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C993F" w14:textId="281CEF14" w:rsidR="00F932AB" w:rsidRPr="00177E15" w:rsidRDefault="00F932AB" w:rsidP="00177E15">
      <w:pPr>
        <w:jc w:val="center"/>
        <w:rPr>
          <w:b/>
          <w:szCs w:val="28"/>
        </w:rPr>
      </w:pPr>
      <w:r w:rsidRPr="00177E15">
        <w:rPr>
          <w:b/>
          <w:szCs w:val="28"/>
        </w:rPr>
        <w:t>Доклад</w:t>
      </w:r>
    </w:p>
    <w:p w14:paraId="32AFC56D" w14:textId="726CF143" w:rsidR="00F932AB" w:rsidRPr="00177E15" w:rsidRDefault="00F932AB" w:rsidP="00177E15">
      <w:pPr>
        <w:jc w:val="center"/>
        <w:rPr>
          <w:b/>
          <w:szCs w:val="28"/>
        </w:rPr>
      </w:pPr>
      <w:r w:rsidRPr="00177E15">
        <w:rPr>
          <w:b/>
          <w:szCs w:val="28"/>
        </w:rPr>
        <w:t xml:space="preserve">о ходе реализации </w:t>
      </w:r>
      <w:r w:rsidR="00E92548">
        <w:rPr>
          <w:b/>
          <w:szCs w:val="28"/>
        </w:rPr>
        <w:t xml:space="preserve">муниципальной программы </w:t>
      </w:r>
      <w:r w:rsidR="00E92548" w:rsidRPr="00E92548">
        <w:rPr>
          <w:b/>
          <w:bCs/>
          <w:szCs w:val="28"/>
        </w:rPr>
        <w:t xml:space="preserve">муниципального образования Кавказский </w:t>
      </w:r>
      <w:r w:rsidR="00E92548" w:rsidRPr="00AA71A3">
        <w:rPr>
          <w:b/>
          <w:bCs/>
          <w:szCs w:val="28"/>
        </w:rPr>
        <w:t>район</w:t>
      </w:r>
      <w:r w:rsidR="00D379D6" w:rsidRPr="00AA71A3">
        <w:rPr>
          <w:b/>
          <w:bCs/>
          <w:szCs w:val="28"/>
        </w:rPr>
        <w:t xml:space="preserve"> «</w:t>
      </w:r>
      <w:r w:rsidR="00D379D6" w:rsidRPr="00AA71A3">
        <w:rPr>
          <w:b/>
          <w:szCs w:val="28"/>
        </w:rPr>
        <w:t>Дети Кавказского района»</w:t>
      </w:r>
      <w:r w:rsidR="00901499">
        <w:rPr>
          <w:b/>
          <w:szCs w:val="28"/>
        </w:rPr>
        <w:t xml:space="preserve"> </w:t>
      </w:r>
      <w:r w:rsidR="00C05A87" w:rsidRPr="00177E15">
        <w:rPr>
          <w:b/>
          <w:szCs w:val="28"/>
        </w:rPr>
        <w:t>за 20</w:t>
      </w:r>
      <w:r w:rsidR="007F1E2D">
        <w:rPr>
          <w:b/>
          <w:szCs w:val="28"/>
        </w:rPr>
        <w:t>2</w:t>
      </w:r>
      <w:r w:rsidR="00F64197">
        <w:rPr>
          <w:b/>
          <w:szCs w:val="28"/>
        </w:rPr>
        <w:t>5</w:t>
      </w:r>
      <w:r w:rsidRPr="00177E15">
        <w:rPr>
          <w:b/>
          <w:szCs w:val="28"/>
        </w:rPr>
        <w:t xml:space="preserve"> год</w:t>
      </w:r>
    </w:p>
    <w:p w14:paraId="1C35C1A3" w14:textId="77777777" w:rsidR="00F932AB" w:rsidRPr="00177E15" w:rsidRDefault="00F932AB" w:rsidP="00F932AB">
      <w:pPr>
        <w:jc w:val="center"/>
        <w:rPr>
          <w:b/>
          <w:bCs/>
          <w:szCs w:val="28"/>
        </w:rPr>
      </w:pPr>
    </w:p>
    <w:p w14:paraId="5552584A" w14:textId="729E13FC" w:rsidR="00DC1688" w:rsidRPr="00177E15" w:rsidRDefault="00F932AB" w:rsidP="00F932AB">
      <w:pPr>
        <w:ind w:firstLine="709"/>
        <w:jc w:val="both"/>
        <w:rPr>
          <w:szCs w:val="28"/>
        </w:rPr>
      </w:pPr>
      <w:r w:rsidRPr="00177E15">
        <w:rPr>
          <w:szCs w:val="28"/>
        </w:rPr>
        <w:t>Муниципальная программа муниципально</w:t>
      </w:r>
      <w:r w:rsidR="003620C9">
        <w:rPr>
          <w:szCs w:val="28"/>
        </w:rPr>
        <w:t>го образования Кавказский район</w:t>
      </w:r>
      <w:r w:rsidRPr="00177E15">
        <w:rPr>
          <w:szCs w:val="28"/>
        </w:rPr>
        <w:t xml:space="preserve"> «</w:t>
      </w:r>
      <w:r w:rsidR="00F64197">
        <w:rPr>
          <w:szCs w:val="28"/>
        </w:rPr>
        <w:t>Дети Кавказского района</w:t>
      </w:r>
      <w:r w:rsidR="003620C9">
        <w:rPr>
          <w:szCs w:val="28"/>
        </w:rPr>
        <w:t xml:space="preserve">» </w:t>
      </w:r>
      <w:r w:rsidRPr="00177E15">
        <w:rPr>
          <w:szCs w:val="28"/>
        </w:rPr>
        <w:t>(далее – муниципальная программа) утверждена</w:t>
      </w:r>
      <w:r w:rsidR="00F64197">
        <w:rPr>
          <w:szCs w:val="28"/>
        </w:rPr>
        <w:t xml:space="preserve"> </w:t>
      </w:r>
      <w:r w:rsidR="003620C9">
        <w:rPr>
          <w:szCs w:val="28"/>
        </w:rPr>
        <w:t>постановлением администрации</w:t>
      </w:r>
      <w:r w:rsidRPr="00177E15">
        <w:rPr>
          <w:szCs w:val="28"/>
        </w:rPr>
        <w:t xml:space="preserve"> муниципального образования Кавказск</w:t>
      </w:r>
      <w:r w:rsidR="00F64197">
        <w:rPr>
          <w:szCs w:val="28"/>
        </w:rPr>
        <w:t>ий</w:t>
      </w:r>
      <w:r w:rsidRPr="00177E15">
        <w:rPr>
          <w:szCs w:val="28"/>
        </w:rPr>
        <w:t xml:space="preserve"> район от </w:t>
      </w:r>
      <w:r w:rsidR="00F64197">
        <w:rPr>
          <w:szCs w:val="28"/>
        </w:rPr>
        <w:t>20 декабр</w:t>
      </w:r>
      <w:r w:rsidR="00C05A87" w:rsidRPr="00177E15">
        <w:rPr>
          <w:szCs w:val="28"/>
        </w:rPr>
        <w:t>я 20</w:t>
      </w:r>
      <w:r w:rsidR="00F64197">
        <w:rPr>
          <w:szCs w:val="28"/>
        </w:rPr>
        <w:t>2</w:t>
      </w:r>
      <w:r w:rsidR="00C05A87" w:rsidRPr="00177E15">
        <w:rPr>
          <w:szCs w:val="28"/>
        </w:rPr>
        <w:t xml:space="preserve">4 года № </w:t>
      </w:r>
      <w:r w:rsidR="00F64197">
        <w:rPr>
          <w:szCs w:val="28"/>
        </w:rPr>
        <w:t>215</w:t>
      </w:r>
      <w:r w:rsidR="00C05A87" w:rsidRPr="00177E15">
        <w:rPr>
          <w:szCs w:val="28"/>
        </w:rPr>
        <w:t xml:space="preserve">2. </w:t>
      </w:r>
    </w:p>
    <w:p w14:paraId="5311F310" w14:textId="31191923" w:rsidR="00F932AB" w:rsidRPr="00734496" w:rsidRDefault="003620C9" w:rsidP="00F932AB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В</w:t>
      </w:r>
      <w:r w:rsidR="00C05A87" w:rsidRPr="00177E15">
        <w:rPr>
          <w:szCs w:val="28"/>
        </w:rPr>
        <w:t xml:space="preserve"> 20</w:t>
      </w:r>
      <w:r w:rsidR="007F1E2D">
        <w:rPr>
          <w:szCs w:val="28"/>
        </w:rPr>
        <w:t>2</w:t>
      </w:r>
      <w:r w:rsidR="00F64197">
        <w:rPr>
          <w:szCs w:val="28"/>
        </w:rPr>
        <w:t>5</w:t>
      </w:r>
      <w:r w:rsidR="00F932AB" w:rsidRPr="00177E15">
        <w:rPr>
          <w:szCs w:val="28"/>
        </w:rPr>
        <w:t xml:space="preserve"> году в муниципальную программу</w:t>
      </w:r>
      <w:r w:rsidR="008A133A" w:rsidRPr="00177E15">
        <w:rPr>
          <w:szCs w:val="28"/>
        </w:rPr>
        <w:t xml:space="preserve"> </w:t>
      </w:r>
      <w:r w:rsidR="00F64197" w:rsidRPr="00177E15">
        <w:rPr>
          <w:szCs w:val="28"/>
        </w:rPr>
        <w:t>внесен</w:t>
      </w:r>
      <w:r w:rsidR="00F64197">
        <w:rPr>
          <w:szCs w:val="28"/>
        </w:rPr>
        <w:t>ы</w:t>
      </w:r>
      <w:r w:rsidR="00F64197" w:rsidRPr="00177E15">
        <w:rPr>
          <w:szCs w:val="28"/>
        </w:rPr>
        <w:t xml:space="preserve"> </w:t>
      </w:r>
      <w:r w:rsidR="00C44E4F" w:rsidRPr="00901499">
        <w:rPr>
          <w:szCs w:val="28"/>
        </w:rPr>
        <w:t>5</w:t>
      </w:r>
      <w:r w:rsidR="00F64197" w:rsidRPr="00901499">
        <w:rPr>
          <w:szCs w:val="28"/>
        </w:rPr>
        <w:t xml:space="preserve"> </w:t>
      </w:r>
      <w:r w:rsidR="00F64197" w:rsidRPr="00177E15">
        <w:rPr>
          <w:szCs w:val="28"/>
        </w:rPr>
        <w:t>изменени</w:t>
      </w:r>
      <w:r w:rsidR="00C44E4F">
        <w:rPr>
          <w:szCs w:val="28"/>
        </w:rPr>
        <w:t>й</w:t>
      </w:r>
      <w:r w:rsidR="00F64197">
        <w:rPr>
          <w:szCs w:val="28"/>
        </w:rPr>
        <w:t xml:space="preserve"> </w:t>
      </w:r>
      <w:r w:rsidR="008A133A" w:rsidRPr="00177E15">
        <w:rPr>
          <w:szCs w:val="28"/>
        </w:rPr>
        <w:t>(</w:t>
      </w:r>
      <w:r w:rsidR="00F64197">
        <w:rPr>
          <w:szCs w:val="28"/>
        </w:rPr>
        <w:t>26 февраля, 28 апреля, 28 августа</w:t>
      </w:r>
      <w:r w:rsidR="00F64197" w:rsidRPr="00901499">
        <w:rPr>
          <w:szCs w:val="28"/>
        </w:rPr>
        <w:t>,</w:t>
      </w:r>
      <w:r w:rsidR="00C44E4F" w:rsidRPr="00901499">
        <w:rPr>
          <w:szCs w:val="28"/>
        </w:rPr>
        <w:t xml:space="preserve"> 27 ноября, </w:t>
      </w:r>
      <w:r w:rsidR="00F64197">
        <w:rPr>
          <w:szCs w:val="28"/>
        </w:rPr>
        <w:t>18 декабря</w:t>
      </w:r>
      <w:r w:rsidR="008A133A" w:rsidRPr="00734496">
        <w:rPr>
          <w:color w:val="000000" w:themeColor="text1"/>
          <w:szCs w:val="28"/>
        </w:rPr>
        <w:t>)</w:t>
      </w:r>
      <w:r w:rsidR="00F932AB" w:rsidRPr="00734496">
        <w:rPr>
          <w:color w:val="000000" w:themeColor="text1"/>
          <w:szCs w:val="28"/>
        </w:rPr>
        <w:t>.</w:t>
      </w:r>
    </w:p>
    <w:p w14:paraId="78B0F009" w14:textId="77777777" w:rsidR="00F932AB" w:rsidRPr="00734496" w:rsidRDefault="00F932AB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Координатор программы - управление </w:t>
      </w:r>
      <w:r w:rsidR="00534CC1" w:rsidRPr="00734496">
        <w:rPr>
          <w:color w:val="000000" w:themeColor="text1"/>
          <w:szCs w:val="28"/>
        </w:rPr>
        <w:t>опеки и попечительства в отношении несовершеннолетних</w:t>
      </w:r>
      <w:r w:rsidRPr="00734496">
        <w:rPr>
          <w:color w:val="000000" w:themeColor="text1"/>
          <w:szCs w:val="28"/>
        </w:rPr>
        <w:t xml:space="preserve"> муниципального образования Кавказский район. </w:t>
      </w:r>
    </w:p>
    <w:p w14:paraId="320AAF2B" w14:textId="4588E577" w:rsidR="009F5E9B" w:rsidRPr="00901499" w:rsidRDefault="009F5E9B" w:rsidP="00F932AB">
      <w:pPr>
        <w:ind w:firstLine="709"/>
        <w:jc w:val="both"/>
        <w:rPr>
          <w:szCs w:val="28"/>
        </w:rPr>
      </w:pPr>
      <w:r w:rsidRPr="00901499">
        <w:rPr>
          <w:szCs w:val="28"/>
        </w:rPr>
        <w:t xml:space="preserve">Соисполнитель муниципальной программы и главный распорядитель бюджетных средств - управление имущественных отношений. </w:t>
      </w:r>
    </w:p>
    <w:p w14:paraId="36F58B45" w14:textId="08EC9682" w:rsidR="00F932AB" w:rsidRPr="00734496" w:rsidRDefault="00F932AB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Участники муниципальной программы, они же главные распорядители бюджетных средств </w:t>
      </w:r>
      <w:r w:rsidR="001D77E1">
        <w:rPr>
          <w:color w:val="000000" w:themeColor="text1"/>
          <w:szCs w:val="28"/>
        </w:rPr>
        <w:t>–</w:t>
      </w:r>
      <w:r w:rsidR="009F5E9B">
        <w:rPr>
          <w:color w:val="000000" w:themeColor="text1"/>
          <w:szCs w:val="28"/>
        </w:rPr>
        <w:t xml:space="preserve"> </w:t>
      </w:r>
      <w:r w:rsidRPr="00734496">
        <w:rPr>
          <w:color w:val="000000" w:themeColor="text1"/>
          <w:szCs w:val="28"/>
        </w:rPr>
        <w:t>управление образования, отдел по физической культуре и спорту, отдел куль</w:t>
      </w:r>
      <w:r w:rsidR="00DC1688" w:rsidRPr="00734496">
        <w:rPr>
          <w:color w:val="000000" w:themeColor="text1"/>
          <w:szCs w:val="28"/>
        </w:rPr>
        <w:t>туры, отдел молодежной политики</w:t>
      </w:r>
      <w:r w:rsidRPr="00734496">
        <w:rPr>
          <w:color w:val="000000" w:themeColor="text1"/>
          <w:szCs w:val="28"/>
        </w:rPr>
        <w:t xml:space="preserve"> администрации муниципального образования Кавказский район.</w:t>
      </w:r>
    </w:p>
    <w:p w14:paraId="7436609B" w14:textId="77777777" w:rsidR="00735B87" w:rsidRDefault="00854874" w:rsidP="00854874">
      <w:pPr>
        <w:ind w:firstLine="709"/>
        <w:jc w:val="both"/>
        <w:rPr>
          <w:szCs w:val="28"/>
        </w:rPr>
      </w:pPr>
      <w:r>
        <w:rPr>
          <w:szCs w:val="28"/>
        </w:rPr>
        <w:t>Цели муниципальной программы</w:t>
      </w:r>
      <w:r w:rsidR="00735B87">
        <w:rPr>
          <w:szCs w:val="28"/>
        </w:rPr>
        <w:t>:</w:t>
      </w:r>
    </w:p>
    <w:p w14:paraId="5C14FE4C" w14:textId="77777777" w:rsidR="00735B87" w:rsidRDefault="00854874" w:rsidP="00854874">
      <w:pPr>
        <w:ind w:firstLine="709"/>
        <w:jc w:val="both"/>
        <w:rPr>
          <w:szCs w:val="28"/>
        </w:rPr>
      </w:pPr>
      <w:r w:rsidRPr="00854874">
        <w:rPr>
          <w:szCs w:val="28"/>
        </w:rPr>
        <w:t xml:space="preserve">создание комфортной и доброжелательной среды для жизни детей в Кавказском районе;                                </w:t>
      </w:r>
    </w:p>
    <w:p w14:paraId="77569D6A" w14:textId="2C6C9475" w:rsidR="009F5E9B" w:rsidRDefault="00854874" w:rsidP="00854874">
      <w:pPr>
        <w:ind w:firstLine="709"/>
        <w:jc w:val="both"/>
        <w:rPr>
          <w:color w:val="000000" w:themeColor="text1"/>
          <w:szCs w:val="28"/>
        </w:rPr>
      </w:pPr>
      <w:r w:rsidRPr="00854874">
        <w:rPr>
          <w:szCs w:val="28"/>
        </w:rPr>
        <w:t>совершенствование системы организации отдыха, оздоровления и занятости детей в Кавказском районе</w:t>
      </w:r>
      <w:r>
        <w:rPr>
          <w:szCs w:val="28"/>
        </w:rPr>
        <w:t>.</w:t>
      </w:r>
      <w:r w:rsidRPr="00854874">
        <w:rPr>
          <w:color w:val="000000" w:themeColor="text1"/>
          <w:szCs w:val="28"/>
        </w:rPr>
        <w:t xml:space="preserve"> </w:t>
      </w:r>
    </w:p>
    <w:p w14:paraId="734B7B72" w14:textId="31CBC4C4" w:rsidR="00735B87" w:rsidRPr="00901499" w:rsidRDefault="00735B87" w:rsidP="00854874">
      <w:pPr>
        <w:ind w:firstLine="709"/>
        <w:jc w:val="both"/>
        <w:rPr>
          <w:szCs w:val="28"/>
        </w:rPr>
      </w:pPr>
      <w:r w:rsidRPr="00901499">
        <w:rPr>
          <w:szCs w:val="28"/>
        </w:rPr>
        <w:t>Показатели целей муниципальной программы:</w:t>
      </w:r>
    </w:p>
    <w:p w14:paraId="5C882717" w14:textId="0A09B8DC" w:rsidR="00735B87" w:rsidRPr="00901499" w:rsidRDefault="00735B87" w:rsidP="00854874">
      <w:pPr>
        <w:ind w:firstLine="709"/>
        <w:jc w:val="both"/>
        <w:rPr>
          <w:szCs w:val="28"/>
        </w:rPr>
      </w:pPr>
      <w:r w:rsidRPr="00901499">
        <w:rPr>
          <w:szCs w:val="28"/>
        </w:rPr>
        <w:t>«Число детей-сирот и детей, оставшихся без попечения родителей, а также лиц из их числа, обеспеченных жилыми помещениями» - 4</w:t>
      </w:r>
      <w:r w:rsidR="004E1944" w:rsidRPr="00901499">
        <w:rPr>
          <w:szCs w:val="28"/>
        </w:rPr>
        <w:t>9</w:t>
      </w:r>
      <w:r w:rsidRPr="00901499">
        <w:rPr>
          <w:szCs w:val="28"/>
        </w:rPr>
        <w:t>7 человек</w:t>
      </w:r>
      <w:r w:rsidR="00BB2154" w:rsidRPr="00901499">
        <w:rPr>
          <w:szCs w:val="28"/>
        </w:rPr>
        <w:t>, выполнен на 104,4 % (факт – 519 человек)</w:t>
      </w:r>
      <w:r w:rsidRPr="00901499">
        <w:rPr>
          <w:szCs w:val="28"/>
        </w:rPr>
        <w:t>;</w:t>
      </w:r>
    </w:p>
    <w:p w14:paraId="4D339FC2" w14:textId="32057769" w:rsidR="00735B87" w:rsidRPr="00901499" w:rsidRDefault="00735B87" w:rsidP="00854874">
      <w:pPr>
        <w:ind w:firstLine="709"/>
        <w:jc w:val="both"/>
        <w:rPr>
          <w:szCs w:val="28"/>
        </w:rPr>
      </w:pPr>
      <w:r w:rsidRPr="00901499">
        <w:rPr>
          <w:szCs w:val="28"/>
        </w:rPr>
        <w:t>«Доля детей, получивших меры социальной поддержки в сфере организации оздоровления и отдыха детей в Кавказском районе, в общей численности детей, имеющих право на их получение и обратившихся за их получением» - 100%</w:t>
      </w:r>
      <w:r w:rsidR="00BB2154" w:rsidRPr="00901499">
        <w:rPr>
          <w:szCs w:val="28"/>
        </w:rPr>
        <w:t>, выполнен в полном объеме</w:t>
      </w:r>
      <w:r w:rsidRPr="00901499">
        <w:rPr>
          <w:szCs w:val="28"/>
        </w:rPr>
        <w:t>.</w:t>
      </w:r>
    </w:p>
    <w:p w14:paraId="04ECB59B" w14:textId="7C5DA0C8" w:rsidR="00F932AB" w:rsidRPr="00734496" w:rsidRDefault="00854874" w:rsidP="00854874">
      <w:pPr>
        <w:jc w:val="both"/>
        <w:rPr>
          <w:color w:val="000000" w:themeColor="text1"/>
          <w:szCs w:val="28"/>
        </w:rPr>
      </w:pPr>
      <w:r>
        <w:rPr>
          <w:szCs w:val="28"/>
        </w:rPr>
        <w:t xml:space="preserve">          </w:t>
      </w:r>
      <w:r w:rsidRPr="00854874">
        <w:rPr>
          <w:szCs w:val="28"/>
        </w:rPr>
        <w:t xml:space="preserve"> </w:t>
      </w:r>
      <w:r w:rsidR="00F932AB" w:rsidRPr="00734496">
        <w:rPr>
          <w:color w:val="000000" w:themeColor="text1"/>
          <w:szCs w:val="28"/>
        </w:rPr>
        <w:t xml:space="preserve">Объем бюджетного финансирования муниципальной программы </w:t>
      </w:r>
      <w:r w:rsidR="00C05A87" w:rsidRPr="00734496">
        <w:rPr>
          <w:color w:val="000000" w:themeColor="text1"/>
          <w:szCs w:val="28"/>
        </w:rPr>
        <w:t>в 20</w:t>
      </w:r>
      <w:r w:rsidR="00D62A12" w:rsidRPr="00734496">
        <w:rPr>
          <w:color w:val="000000" w:themeColor="text1"/>
          <w:szCs w:val="28"/>
        </w:rPr>
        <w:t>2</w:t>
      </w:r>
      <w:r w:rsidR="00F64197">
        <w:rPr>
          <w:color w:val="000000" w:themeColor="text1"/>
          <w:szCs w:val="28"/>
        </w:rPr>
        <w:t>5</w:t>
      </w:r>
      <w:r w:rsidR="00F932AB" w:rsidRPr="00734496">
        <w:rPr>
          <w:color w:val="000000" w:themeColor="text1"/>
          <w:szCs w:val="28"/>
        </w:rPr>
        <w:t xml:space="preserve"> году был предусмотрен в сумме </w:t>
      </w:r>
      <w:r w:rsidR="00F64197">
        <w:rPr>
          <w:color w:val="000000" w:themeColor="text1"/>
          <w:szCs w:val="28"/>
        </w:rPr>
        <w:t xml:space="preserve">122 029,6 </w:t>
      </w:r>
      <w:r w:rsidR="00F932AB" w:rsidRPr="00734496">
        <w:rPr>
          <w:color w:val="000000" w:themeColor="text1"/>
          <w:szCs w:val="28"/>
        </w:rPr>
        <w:t>тыс. рублей, в том числе за счет средств:</w:t>
      </w:r>
    </w:p>
    <w:p w14:paraId="07FF9F21" w14:textId="600155B8" w:rsidR="00F932AB" w:rsidRPr="00734496" w:rsidRDefault="00F932AB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краевого бюджета – </w:t>
      </w:r>
      <w:r w:rsidR="00F64197">
        <w:rPr>
          <w:color w:val="000000" w:themeColor="text1"/>
          <w:szCs w:val="28"/>
        </w:rPr>
        <w:t xml:space="preserve">118 083,9 </w:t>
      </w:r>
      <w:r w:rsidRPr="00734496">
        <w:rPr>
          <w:color w:val="000000" w:themeColor="text1"/>
          <w:szCs w:val="28"/>
        </w:rPr>
        <w:t>тыс. рублей;</w:t>
      </w:r>
    </w:p>
    <w:p w14:paraId="748861B8" w14:textId="5E031B21" w:rsidR="00F932AB" w:rsidRPr="00734496" w:rsidRDefault="00F932AB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местного бюджета – </w:t>
      </w:r>
      <w:r w:rsidR="00F64197">
        <w:rPr>
          <w:color w:val="000000" w:themeColor="text1"/>
          <w:szCs w:val="28"/>
        </w:rPr>
        <w:t xml:space="preserve">3 </w:t>
      </w:r>
      <w:r w:rsidR="00854874">
        <w:rPr>
          <w:color w:val="000000" w:themeColor="text1"/>
          <w:szCs w:val="28"/>
        </w:rPr>
        <w:t>9</w:t>
      </w:r>
      <w:r w:rsidR="00F64197">
        <w:rPr>
          <w:color w:val="000000" w:themeColor="text1"/>
          <w:szCs w:val="28"/>
        </w:rPr>
        <w:t>45,7</w:t>
      </w:r>
      <w:r w:rsidR="00C05A87" w:rsidRPr="00734496">
        <w:rPr>
          <w:color w:val="000000" w:themeColor="text1"/>
          <w:szCs w:val="28"/>
        </w:rPr>
        <w:t xml:space="preserve"> </w:t>
      </w:r>
      <w:r w:rsidRPr="00734496">
        <w:rPr>
          <w:color w:val="000000" w:themeColor="text1"/>
          <w:szCs w:val="28"/>
        </w:rPr>
        <w:t>тыс. рублей.</w:t>
      </w:r>
    </w:p>
    <w:p w14:paraId="2F19BA8B" w14:textId="4BB7F5E2" w:rsidR="00F932AB" w:rsidRPr="00734496" w:rsidRDefault="003620C9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>За отчетный год</w:t>
      </w:r>
      <w:r w:rsidR="00F932AB" w:rsidRPr="00734496">
        <w:rPr>
          <w:color w:val="000000" w:themeColor="text1"/>
          <w:szCs w:val="28"/>
        </w:rPr>
        <w:t xml:space="preserve"> кассовые расходы по муниципальной программе составили</w:t>
      </w:r>
      <w:r w:rsidR="00C05A87" w:rsidRPr="00734496">
        <w:rPr>
          <w:color w:val="000000" w:themeColor="text1"/>
          <w:szCs w:val="28"/>
        </w:rPr>
        <w:t> </w:t>
      </w:r>
      <w:r w:rsidR="00854874">
        <w:rPr>
          <w:color w:val="000000" w:themeColor="text1"/>
          <w:szCs w:val="28"/>
        </w:rPr>
        <w:t>122 029,1тыс</w:t>
      </w:r>
      <w:r w:rsidR="00F932AB" w:rsidRPr="00734496">
        <w:rPr>
          <w:color w:val="000000" w:themeColor="text1"/>
          <w:szCs w:val="28"/>
        </w:rPr>
        <w:t xml:space="preserve">. рублей или </w:t>
      </w:r>
      <w:r w:rsidR="00854874">
        <w:rPr>
          <w:color w:val="000000" w:themeColor="text1"/>
          <w:szCs w:val="28"/>
        </w:rPr>
        <w:t>100</w:t>
      </w:r>
      <w:r w:rsidR="00F932AB" w:rsidRPr="00734496">
        <w:rPr>
          <w:color w:val="000000" w:themeColor="text1"/>
          <w:szCs w:val="28"/>
        </w:rPr>
        <w:t>% от плановых назначений, в том числе за счет средств:</w:t>
      </w:r>
    </w:p>
    <w:p w14:paraId="09163327" w14:textId="398EFC34" w:rsidR="00F932AB" w:rsidRPr="00734496" w:rsidRDefault="00F932AB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краевого бюджета – </w:t>
      </w:r>
      <w:r w:rsidR="00854874" w:rsidRPr="00901499">
        <w:rPr>
          <w:szCs w:val="28"/>
        </w:rPr>
        <w:t>11</w:t>
      </w:r>
      <w:r w:rsidR="00CB204D" w:rsidRPr="00901499">
        <w:rPr>
          <w:szCs w:val="28"/>
        </w:rPr>
        <w:t>8</w:t>
      </w:r>
      <w:r w:rsidR="00854874" w:rsidRPr="00901499">
        <w:rPr>
          <w:szCs w:val="28"/>
        </w:rPr>
        <w:t xml:space="preserve"> 083,9 </w:t>
      </w:r>
      <w:r w:rsidRPr="00734496">
        <w:rPr>
          <w:color w:val="000000" w:themeColor="text1"/>
          <w:szCs w:val="28"/>
        </w:rPr>
        <w:t>тыс. рублей (</w:t>
      </w:r>
      <w:r w:rsidR="005D0C75" w:rsidRPr="00734496">
        <w:rPr>
          <w:color w:val="000000" w:themeColor="text1"/>
          <w:szCs w:val="28"/>
        </w:rPr>
        <w:t>100</w:t>
      </w:r>
      <w:r w:rsidRPr="00734496">
        <w:rPr>
          <w:color w:val="000000" w:themeColor="text1"/>
          <w:szCs w:val="28"/>
        </w:rPr>
        <w:t>%);</w:t>
      </w:r>
    </w:p>
    <w:p w14:paraId="33B50BAD" w14:textId="68B8B809" w:rsidR="00F932AB" w:rsidRPr="00734496" w:rsidRDefault="00F932AB" w:rsidP="00F932AB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местного бюджета – </w:t>
      </w:r>
      <w:r w:rsidR="00534CC1" w:rsidRPr="00734496">
        <w:rPr>
          <w:color w:val="000000" w:themeColor="text1"/>
          <w:szCs w:val="28"/>
        </w:rPr>
        <w:t>3</w:t>
      </w:r>
      <w:r w:rsidR="00854874">
        <w:rPr>
          <w:color w:val="000000" w:themeColor="text1"/>
          <w:szCs w:val="28"/>
        </w:rPr>
        <w:t xml:space="preserve"> 945,2 </w:t>
      </w:r>
      <w:r w:rsidRPr="00734496">
        <w:rPr>
          <w:color w:val="000000" w:themeColor="text1"/>
          <w:szCs w:val="28"/>
        </w:rPr>
        <w:t>тыс. рублей (</w:t>
      </w:r>
      <w:r w:rsidR="00854874">
        <w:rPr>
          <w:color w:val="000000" w:themeColor="text1"/>
          <w:szCs w:val="28"/>
        </w:rPr>
        <w:t>100</w:t>
      </w:r>
      <w:r w:rsidRPr="00734496">
        <w:rPr>
          <w:color w:val="000000" w:themeColor="text1"/>
          <w:szCs w:val="28"/>
        </w:rPr>
        <w:t>%).</w:t>
      </w:r>
    </w:p>
    <w:p w14:paraId="368D5DF7" w14:textId="061FA988" w:rsidR="00F77285" w:rsidRPr="00901499" w:rsidRDefault="00F932AB" w:rsidP="00055478">
      <w:pPr>
        <w:ind w:firstLine="709"/>
        <w:jc w:val="both"/>
        <w:rPr>
          <w:strike/>
          <w:szCs w:val="28"/>
        </w:rPr>
      </w:pPr>
      <w:r w:rsidRPr="005B5151">
        <w:rPr>
          <w:szCs w:val="28"/>
        </w:rPr>
        <w:t>План реализации</w:t>
      </w:r>
      <w:r w:rsidR="00C05A87" w:rsidRPr="005B5151">
        <w:rPr>
          <w:szCs w:val="28"/>
        </w:rPr>
        <w:t xml:space="preserve"> муниципальной программы на 20</w:t>
      </w:r>
      <w:r w:rsidR="00D62A12" w:rsidRPr="005B5151">
        <w:rPr>
          <w:szCs w:val="28"/>
        </w:rPr>
        <w:t>2</w:t>
      </w:r>
      <w:r w:rsidR="00854874" w:rsidRPr="005B5151">
        <w:rPr>
          <w:szCs w:val="28"/>
        </w:rPr>
        <w:t xml:space="preserve">5 </w:t>
      </w:r>
      <w:r w:rsidRPr="005B5151">
        <w:rPr>
          <w:szCs w:val="28"/>
        </w:rPr>
        <w:t xml:space="preserve">год </w:t>
      </w:r>
      <w:r w:rsidR="00D06E8E" w:rsidRPr="005B5151">
        <w:rPr>
          <w:szCs w:val="28"/>
        </w:rPr>
        <w:t xml:space="preserve">утвержден </w:t>
      </w:r>
      <w:r w:rsidR="00D379D6" w:rsidRPr="00901499">
        <w:rPr>
          <w:szCs w:val="28"/>
        </w:rPr>
        <w:t>27</w:t>
      </w:r>
      <w:r w:rsidR="00D06E8E" w:rsidRPr="00901499">
        <w:rPr>
          <w:szCs w:val="28"/>
        </w:rPr>
        <w:t>.12.20</w:t>
      </w:r>
      <w:r w:rsidR="008D45C6" w:rsidRPr="00901499">
        <w:rPr>
          <w:szCs w:val="28"/>
        </w:rPr>
        <w:t>2</w:t>
      </w:r>
      <w:r w:rsidR="005B5151" w:rsidRPr="00901499">
        <w:rPr>
          <w:szCs w:val="28"/>
        </w:rPr>
        <w:t>4</w:t>
      </w:r>
      <w:r w:rsidR="00D06E8E" w:rsidRPr="00901499">
        <w:rPr>
          <w:szCs w:val="28"/>
        </w:rPr>
        <w:t xml:space="preserve"> </w:t>
      </w:r>
      <w:r w:rsidR="00D06E8E" w:rsidRPr="005B5151">
        <w:rPr>
          <w:szCs w:val="28"/>
        </w:rPr>
        <w:t xml:space="preserve">г. заместителем главы администрации муниципального образования </w:t>
      </w:r>
      <w:r w:rsidR="00D06E8E" w:rsidRPr="00901499">
        <w:rPr>
          <w:szCs w:val="28"/>
        </w:rPr>
        <w:lastRenderedPageBreak/>
        <w:t>Кавказский район</w:t>
      </w:r>
      <w:r w:rsidR="00D379D6" w:rsidRPr="00901499">
        <w:rPr>
          <w:szCs w:val="28"/>
        </w:rPr>
        <w:t xml:space="preserve"> по вопросам социальной политики</w:t>
      </w:r>
      <w:r w:rsidR="00D06E8E" w:rsidRPr="00901499">
        <w:rPr>
          <w:szCs w:val="28"/>
        </w:rPr>
        <w:t xml:space="preserve"> (изменен</w:t>
      </w:r>
      <w:r w:rsidR="00CB204D" w:rsidRPr="00901499">
        <w:rPr>
          <w:szCs w:val="28"/>
        </w:rPr>
        <w:t xml:space="preserve"> </w:t>
      </w:r>
      <w:r w:rsidR="005B5151" w:rsidRPr="00901499">
        <w:rPr>
          <w:szCs w:val="28"/>
        </w:rPr>
        <w:t>-</w:t>
      </w:r>
      <w:r w:rsidR="00CB204D" w:rsidRPr="00901499">
        <w:rPr>
          <w:szCs w:val="28"/>
        </w:rPr>
        <w:t xml:space="preserve"> </w:t>
      </w:r>
      <w:r w:rsidR="005B5151" w:rsidRPr="00901499">
        <w:rPr>
          <w:szCs w:val="28"/>
        </w:rPr>
        <w:t>31</w:t>
      </w:r>
      <w:r w:rsidR="00D06E8E" w:rsidRPr="00901499">
        <w:rPr>
          <w:szCs w:val="28"/>
        </w:rPr>
        <w:t>.03.20</w:t>
      </w:r>
      <w:r w:rsidR="00C40FC9" w:rsidRPr="00901499">
        <w:rPr>
          <w:szCs w:val="28"/>
        </w:rPr>
        <w:t>2</w:t>
      </w:r>
      <w:r w:rsidR="005B5151" w:rsidRPr="00901499">
        <w:rPr>
          <w:szCs w:val="28"/>
        </w:rPr>
        <w:t>5</w:t>
      </w:r>
      <w:r w:rsidR="00D06E8E" w:rsidRPr="00901499">
        <w:rPr>
          <w:szCs w:val="28"/>
        </w:rPr>
        <w:t xml:space="preserve">г., </w:t>
      </w:r>
      <w:r w:rsidR="002E6B5E" w:rsidRPr="00901499">
        <w:rPr>
          <w:szCs w:val="28"/>
        </w:rPr>
        <w:t>30</w:t>
      </w:r>
      <w:r w:rsidR="00D06E8E" w:rsidRPr="00901499">
        <w:rPr>
          <w:szCs w:val="28"/>
        </w:rPr>
        <w:t>.09.20</w:t>
      </w:r>
      <w:r w:rsidR="00C40FC9" w:rsidRPr="00901499">
        <w:rPr>
          <w:szCs w:val="28"/>
        </w:rPr>
        <w:t>2</w:t>
      </w:r>
      <w:r w:rsidR="005B5151" w:rsidRPr="00901499">
        <w:rPr>
          <w:szCs w:val="28"/>
        </w:rPr>
        <w:t>5</w:t>
      </w:r>
      <w:r w:rsidR="00D06E8E" w:rsidRPr="00901499">
        <w:rPr>
          <w:szCs w:val="28"/>
        </w:rPr>
        <w:t xml:space="preserve">г., </w:t>
      </w:r>
      <w:r w:rsidR="0042492C" w:rsidRPr="00901499">
        <w:rPr>
          <w:szCs w:val="28"/>
        </w:rPr>
        <w:t>2</w:t>
      </w:r>
      <w:r w:rsidR="005B5151" w:rsidRPr="00901499">
        <w:rPr>
          <w:szCs w:val="28"/>
        </w:rPr>
        <w:t>9</w:t>
      </w:r>
      <w:r w:rsidR="00D06E8E" w:rsidRPr="00901499">
        <w:rPr>
          <w:szCs w:val="28"/>
        </w:rPr>
        <w:t>.12.20</w:t>
      </w:r>
      <w:r w:rsidR="00C40FC9" w:rsidRPr="00901499">
        <w:rPr>
          <w:szCs w:val="28"/>
        </w:rPr>
        <w:t>2</w:t>
      </w:r>
      <w:r w:rsidR="005B5151" w:rsidRPr="00901499">
        <w:rPr>
          <w:szCs w:val="28"/>
        </w:rPr>
        <w:t>5</w:t>
      </w:r>
      <w:r w:rsidR="00D06E8E" w:rsidRPr="00901499">
        <w:rPr>
          <w:szCs w:val="28"/>
        </w:rPr>
        <w:t xml:space="preserve"> г.).</w:t>
      </w:r>
      <w:r w:rsidR="00831A5E" w:rsidRPr="00901499">
        <w:rPr>
          <w:szCs w:val="28"/>
        </w:rPr>
        <w:t xml:space="preserve"> </w:t>
      </w:r>
    </w:p>
    <w:p w14:paraId="07BAFDF5" w14:textId="2DC3F10A" w:rsidR="00117315" w:rsidRPr="00901499" w:rsidRDefault="00117315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 xml:space="preserve">Все контрольные точки, запланированные в плане реализации выполнены. </w:t>
      </w:r>
    </w:p>
    <w:p w14:paraId="2317203C" w14:textId="4078D041" w:rsidR="00117315" w:rsidRPr="00901499" w:rsidRDefault="007B256F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Более поздний с</w:t>
      </w:r>
      <w:r w:rsidR="00117315" w:rsidRPr="00901499">
        <w:rPr>
          <w:szCs w:val="28"/>
        </w:rPr>
        <w:t xml:space="preserve">рок выполнения </w:t>
      </w:r>
      <w:r w:rsidRPr="00901499">
        <w:rPr>
          <w:szCs w:val="28"/>
        </w:rPr>
        <w:t xml:space="preserve">– в </w:t>
      </w:r>
      <w:r w:rsidR="00F5485B" w:rsidRPr="00901499">
        <w:rPr>
          <w:szCs w:val="28"/>
        </w:rPr>
        <w:t>7-и</w:t>
      </w:r>
      <w:r w:rsidRPr="00901499">
        <w:rPr>
          <w:szCs w:val="28"/>
        </w:rPr>
        <w:t xml:space="preserve"> </w:t>
      </w:r>
      <w:r w:rsidR="00117315" w:rsidRPr="00901499">
        <w:rPr>
          <w:szCs w:val="28"/>
        </w:rPr>
        <w:t>контрольных точ</w:t>
      </w:r>
      <w:r w:rsidRPr="00901499">
        <w:rPr>
          <w:szCs w:val="28"/>
        </w:rPr>
        <w:t>ках</w:t>
      </w:r>
      <w:r w:rsidR="00735C42" w:rsidRPr="00901499">
        <w:rPr>
          <w:szCs w:val="28"/>
        </w:rPr>
        <w:t xml:space="preserve"> по комплексу процессных мероприятий </w:t>
      </w:r>
      <w:r w:rsidR="001A268F" w:rsidRPr="00901499">
        <w:rPr>
          <w:szCs w:val="28"/>
        </w:rPr>
        <w:t>«О</w:t>
      </w:r>
      <w:r w:rsidR="00735C42" w:rsidRPr="00901499">
        <w:rPr>
          <w:szCs w:val="28"/>
        </w:rPr>
        <w:t>рганизация отдыха, оздоровления и занятости детей и подростков</w:t>
      </w:r>
      <w:r w:rsidR="001A268F" w:rsidRPr="00901499">
        <w:rPr>
          <w:szCs w:val="28"/>
        </w:rPr>
        <w:t>»</w:t>
      </w:r>
      <w:r w:rsidR="00735C42" w:rsidRPr="00901499">
        <w:rPr>
          <w:szCs w:val="28"/>
        </w:rPr>
        <w:t>:</w:t>
      </w:r>
    </w:p>
    <w:p w14:paraId="4EB1D5E1" w14:textId="77777777" w:rsidR="006A7013" w:rsidRPr="00901499" w:rsidRDefault="006A7013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1)</w:t>
      </w:r>
      <w:proofErr w:type="gramStart"/>
      <w:r w:rsidRPr="00901499">
        <w:rPr>
          <w:szCs w:val="28"/>
        </w:rPr>
        <w:t>.</w:t>
      </w:r>
      <w:proofErr w:type="gramEnd"/>
      <w:r w:rsidRPr="00901499">
        <w:rPr>
          <w:szCs w:val="28"/>
        </w:rPr>
        <w:t xml:space="preserve"> </w:t>
      </w:r>
      <w:proofErr w:type="gramStart"/>
      <w:r w:rsidR="00127113" w:rsidRPr="00901499">
        <w:rPr>
          <w:szCs w:val="28"/>
        </w:rPr>
        <w:t>п</w:t>
      </w:r>
      <w:proofErr w:type="gramEnd"/>
      <w:r w:rsidR="00127113" w:rsidRPr="00901499">
        <w:rPr>
          <w:szCs w:val="28"/>
        </w:rPr>
        <w:t xml:space="preserve">о мероприятию </w:t>
      </w:r>
      <w:r w:rsidR="00FF32C6" w:rsidRPr="00901499">
        <w:rPr>
          <w:szCs w:val="28"/>
        </w:rPr>
        <w:t xml:space="preserve">2.4 </w:t>
      </w:r>
      <w:r w:rsidR="00127113" w:rsidRPr="00901499">
        <w:rPr>
          <w:szCs w:val="28"/>
        </w:rPr>
        <w:t>«Организация малозатратных форм отдыха:  туристических слётов, палаточных лагерей,  многодневных и однодневных походов, многодневных и однодневных экспедиций,  участие в соревнованиях, конкурсах и мероприятиях»</w:t>
      </w:r>
      <w:r w:rsidRPr="00901499">
        <w:rPr>
          <w:szCs w:val="28"/>
        </w:rPr>
        <w:t>:</w:t>
      </w:r>
    </w:p>
    <w:p w14:paraId="1A946C80" w14:textId="4EA1C82D" w:rsidR="0091576A" w:rsidRPr="00901499" w:rsidRDefault="006A7013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-</w:t>
      </w:r>
      <w:bookmarkStart w:id="0" w:name="_Hlk222230743"/>
      <w:r w:rsidRPr="00901499">
        <w:rPr>
          <w:szCs w:val="28"/>
        </w:rPr>
        <w:t xml:space="preserve">контрольная точка </w:t>
      </w:r>
      <w:bookmarkEnd w:id="0"/>
      <w:r w:rsidRPr="00901499">
        <w:rPr>
          <w:szCs w:val="28"/>
        </w:rPr>
        <w:t>5</w:t>
      </w:r>
      <w:r w:rsidR="0091576A" w:rsidRPr="00901499">
        <w:rPr>
          <w:szCs w:val="28"/>
        </w:rPr>
        <w:t xml:space="preserve"> «з</w:t>
      </w:r>
      <w:r w:rsidRPr="00901499">
        <w:rPr>
          <w:szCs w:val="28"/>
        </w:rPr>
        <w:t>аключение муниципального контракта на посещение учреждений культуры</w:t>
      </w:r>
      <w:r w:rsidR="0091576A" w:rsidRPr="00901499">
        <w:rPr>
          <w:szCs w:val="28"/>
        </w:rPr>
        <w:t>» план - 01.07.2025 г., факт -12.08.2025 г.;</w:t>
      </w:r>
    </w:p>
    <w:p w14:paraId="711D4F06" w14:textId="6131CD67" w:rsidR="0091576A" w:rsidRPr="00901499" w:rsidRDefault="0091576A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 xml:space="preserve">-контрольная точка 6 «заключение муниципального контракта на приобретение ГСМ» </w:t>
      </w:r>
      <w:bookmarkStart w:id="1" w:name="_Hlk222230924"/>
      <w:r w:rsidRPr="00901499">
        <w:rPr>
          <w:szCs w:val="28"/>
        </w:rPr>
        <w:t>план -  01.07.2025 г., факт - 11.08.2025 г.;</w:t>
      </w:r>
    </w:p>
    <w:bookmarkEnd w:id="1"/>
    <w:p w14:paraId="61187393" w14:textId="06D64FED" w:rsidR="0091576A" w:rsidRPr="00901499" w:rsidRDefault="0091576A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-контрольная точка 7 «оплата муниципального контракта на приобретение ГСМ» план - 0</w:t>
      </w:r>
      <w:r w:rsidR="001A268F" w:rsidRPr="00901499">
        <w:rPr>
          <w:szCs w:val="28"/>
        </w:rPr>
        <w:t>4</w:t>
      </w:r>
      <w:r w:rsidRPr="00901499">
        <w:rPr>
          <w:szCs w:val="28"/>
        </w:rPr>
        <w:t>.07.2025 г., факт -12.08.2025 г.;</w:t>
      </w:r>
    </w:p>
    <w:p w14:paraId="61A902CD" w14:textId="2A7F1C8B" w:rsidR="001A268F" w:rsidRPr="00901499" w:rsidRDefault="0091576A" w:rsidP="001A268F">
      <w:pPr>
        <w:ind w:firstLine="709"/>
        <w:jc w:val="both"/>
        <w:rPr>
          <w:szCs w:val="28"/>
        </w:rPr>
      </w:pPr>
      <w:r w:rsidRPr="00901499">
        <w:rPr>
          <w:szCs w:val="28"/>
        </w:rPr>
        <w:t>-</w:t>
      </w:r>
      <w:r w:rsidR="001A268F" w:rsidRPr="00901499">
        <w:rPr>
          <w:szCs w:val="28"/>
        </w:rPr>
        <w:t>контрольная точка 8 «оформление документов отдела культуры» план -  07.07.2025 г., факт - 11.08.2025 г.;</w:t>
      </w:r>
    </w:p>
    <w:p w14:paraId="3CD36695" w14:textId="094DA2FC" w:rsidR="0091576A" w:rsidRPr="00901499" w:rsidRDefault="001A268F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-</w:t>
      </w:r>
      <w:r w:rsidRPr="00901499">
        <w:t>к</w:t>
      </w:r>
      <w:r w:rsidRPr="00901499">
        <w:rPr>
          <w:szCs w:val="28"/>
        </w:rPr>
        <w:t>онтрольная точка 9  «заключение договора фрахтования на выезд» план - 07.07.2025 г., факт - 12.08.2025 г.</w:t>
      </w:r>
    </w:p>
    <w:p w14:paraId="027265B5" w14:textId="13B70D88" w:rsidR="00F5485B" w:rsidRPr="00901499" w:rsidRDefault="00F5485B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-контрольная точка 10 «выезд участников творческих коллективов, учащихся школ дополнительного образования, воспитанников военно-патриотических клубов в учреждения культуры с которыми заключен муниципальный контракт» план - 18.07.2025 г., факт - 18.08.2025 г.;</w:t>
      </w:r>
    </w:p>
    <w:p w14:paraId="1714B4F6" w14:textId="196F7AD3" w:rsidR="00F5485B" w:rsidRPr="00901499" w:rsidRDefault="00F5485B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-контрольная точка 11 «оплата муниципального контракта на посещение учреждений культуры» план - 18.07.2025 г., факт-</w:t>
      </w:r>
      <w:r w:rsidRPr="00901499">
        <w:t xml:space="preserve"> </w:t>
      </w:r>
      <w:r w:rsidRPr="00901499">
        <w:rPr>
          <w:szCs w:val="28"/>
        </w:rPr>
        <w:t>26.08.2025 г.</w:t>
      </w:r>
    </w:p>
    <w:p w14:paraId="31B1AD37" w14:textId="41BBD8E9" w:rsidR="00205B26" w:rsidRPr="00901499" w:rsidRDefault="001A268F" w:rsidP="00055478">
      <w:pPr>
        <w:ind w:firstLine="709"/>
        <w:jc w:val="both"/>
        <w:rPr>
          <w:szCs w:val="28"/>
        </w:rPr>
      </w:pPr>
      <w:r w:rsidRPr="00901499">
        <w:rPr>
          <w:szCs w:val="28"/>
        </w:rPr>
        <w:t>Ф</w:t>
      </w:r>
      <w:r w:rsidR="00FF32C6" w:rsidRPr="00901499">
        <w:rPr>
          <w:szCs w:val="28"/>
        </w:rPr>
        <w:t>актический срок окончания контрольных точек больше планируемого связан с поздним заключением контракта. Срок реализации мероприятия отделом культуры - 3 квартал 2025 г., фактически реализация мероприятия  осуществлена  в августе 2025 года (план</w:t>
      </w:r>
      <w:r w:rsidR="00205B26" w:rsidRPr="00901499">
        <w:rPr>
          <w:szCs w:val="28"/>
        </w:rPr>
        <w:t xml:space="preserve"> </w:t>
      </w:r>
      <w:r w:rsidR="00FF32C6" w:rsidRPr="00901499">
        <w:rPr>
          <w:szCs w:val="28"/>
        </w:rPr>
        <w:t>- июль 2025 года).</w:t>
      </w:r>
    </w:p>
    <w:p w14:paraId="40C2D89B" w14:textId="77777777" w:rsidR="00117315" w:rsidRPr="00901499" w:rsidRDefault="00117315" w:rsidP="0011731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99">
        <w:rPr>
          <w:rFonts w:ascii="Times New Roman" w:hAnsi="Times New Roman" w:cs="Times New Roman"/>
          <w:sz w:val="28"/>
          <w:szCs w:val="28"/>
        </w:rPr>
        <w:t>В 2025 году в рамках муниципальной программы были реализованы 2 комплекса процессных мероприятий:</w:t>
      </w:r>
    </w:p>
    <w:p w14:paraId="0DFC907F" w14:textId="77777777" w:rsidR="00117315" w:rsidRPr="00901499" w:rsidRDefault="00117315" w:rsidP="00117315">
      <w:pPr>
        <w:ind w:firstLine="709"/>
      </w:pPr>
      <w:r w:rsidRPr="00901499">
        <w:t xml:space="preserve">-  </w:t>
      </w:r>
      <w:bookmarkStart w:id="2" w:name="_Hlk220181209"/>
      <w:r w:rsidRPr="00901499">
        <w:t>обеспечение жильем детей-сирот и детей, оставшихся без попечения родителей;</w:t>
      </w:r>
    </w:p>
    <w:bookmarkEnd w:id="2"/>
    <w:p w14:paraId="2D4017FA" w14:textId="77777777" w:rsidR="00117315" w:rsidRPr="00901499" w:rsidRDefault="00117315" w:rsidP="00117315">
      <w:pPr>
        <w:ind w:firstLine="709"/>
      </w:pPr>
      <w:r w:rsidRPr="00901499">
        <w:t>-  организация отдыха, оздоровления и занятости детей и подростков.</w:t>
      </w:r>
    </w:p>
    <w:p w14:paraId="1ABC317A" w14:textId="77777777" w:rsidR="00117315" w:rsidRPr="00901499" w:rsidRDefault="00117315" w:rsidP="00D379D6">
      <w:pPr>
        <w:ind w:firstLine="709"/>
        <w:jc w:val="both"/>
        <w:rPr>
          <w:strike/>
          <w:szCs w:val="28"/>
        </w:rPr>
      </w:pPr>
    </w:p>
    <w:p w14:paraId="4D1CFAEC" w14:textId="1F48BB51" w:rsidR="00F86CA5" w:rsidRPr="005F489E" w:rsidRDefault="00F86CA5" w:rsidP="005F489E">
      <w:pPr>
        <w:pStyle w:val="aa"/>
        <w:numPr>
          <w:ilvl w:val="0"/>
          <w:numId w:val="9"/>
        </w:numPr>
        <w:jc w:val="center"/>
        <w:rPr>
          <w:b/>
          <w:bCs/>
        </w:rPr>
      </w:pPr>
      <w:r w:rsidRPr="005F489E">
        <w:rPr>
          <w:b/>
          <w:bCs/>
          <w:szCs w:val="28"/>
        </w:rPr>
        <w:t xml:space="preserve">О ходе реализации комплекса процессных мероприятий  - </w:t>
      </w:r>
      <w:r w:rsidRPr="005F489E">
        <w:rPr>
          <w:b/>
          <w:bCs/>
        </w:rPr>
        <w:t>обеспечение жильем детей-сирот и детей, оставшихся без попечения родителей</w:t>
      </w:r>
    </w:p>
    <w:p w14:paraId="6009B4A9" w14:textId="77777777" w:rsidR="005F6560" w:rsidRDefault="00F86CA5" w:rsidP="00F86CA5">
      <w:pPr>
        <w:ind w:firstLine="708"/>
        <w:jc w:val="both"/>
        <w:rPr>
          <w:szCs w:val="28"/>
          <w:lang w:eastAsia="ar-SA"/>
        </w:rPr>
      </w:pPr>
      <w:r w:rsidRPr="00625080">
        <w:rPr>
          <w:szCs w:val="28"/>
          <w:lang w:eastAsia="ar-SA"/>
        </w:rPr>
        <w:t xml:space="preserve"> </w:t>
      </w:r>
      <w:bookmarkStart w:id="3" w:name="_Hlk220172935"/>
    </w:p>
    <w:p w14:paraId="59BDACA6" w14:textId="02E1B3AF" w:rsidR="00F86CA5" w:rsidRPr="00625080" w:rsidRDefault="00EA7B37" w:rsidP="00F86CA5">
      <w:pPr>
        <w:ind w:firstLine="708"/>
        <w:jc w:val="both"/>
        <w:rPr>
          <w:szCs w:val="28"/>
          <w:lang w:eastAsia="ar-SA"/>
        </w:rPr>
      </w:pPr>
      <w:r w:rsidRPr="00625080">
        <w:rPr>
          <w:szCs w:val="28"/>
        </w:rPr>
        <w:t>Ответственный за выполнение комплекса процессных мероприятий</w:t>
      </w:r>
      <w:bookmarkEnd w:id="3"/>
      <w:r w:rsidRPr="00625080">
        <w:rPr>
          <w:szCs w:val="28"/>
        </w:rPr>
        <w:t>,</w:t>
      </w:r>
      <w:r w:rsidRPr="00625080">
        <w:rPr>
          <w:szCs w:val="28"/>
          <w:lang w:eastAsia="ar-SA"/>
        </w:rPr>
        <w:t xml:space="preserve"> </w:t>
      </w:r>
      <w:r w:rsidR="00F86CA5" w:rsidRPr="00625080">
        <w:rPr>
          <w:szCs w:val="28"/>
          <w:lang w:eastAsia="ar-SA"/>
        </w:rPr>
        <w:t xml:space="preserve">главный распорядитель бюджетных средств – </w:t>
      </w:r>
      <w:bookmarkStart w:id="4" w:name="_Hlk220253225"/>
      <w:r w:rsidR="00F86CA5" w:rsidRPr="00625080">
        <w:rPr>
          <w:szCs w:val="28"/>
          <w:lang w:eastAsia="ar-SA"/>
        </w:rPr>
        <w:t>управление имущественных отношений</w:t>
      </w:r>
      <w:bookmarkEnd w:id="4"/>
      <w:r w:rsidR="00F86CA5" w:rsidRPr="00625080">
        <w:rPr>
          <w:szCs w:val="28"/>
          <w:lang w:eastAsia="ar-SA"/>
        </w:rPr>
        <w:t xml:space="preserve"> администрации МО Кавказский район.</w:t>
      </w:r>
      <w:r w:rsidR="00625080" w:rsidRPr="00625080">
        <w:rPr>
          <w:szCs w:val="28"/>
        </w:rPr>
        <w:t xml:space="preserve"> В рамках реализации данного комплекса </w:t>
      </w:r>
      <w:r w:rsidR="00F64F6B" w:rsidRPr="00901499">
        <w:rPr>
          <w:szCs w:val="28"/>
        </w:rPr>
        <w:t xml:space="preserve">процессных </w:t>
      </w:r>
      <w:r w:rsidR="00625080" w:rsidRPr="00625080">
        <w:rPr>
          <w:szCs w:val="28"/>
        </w:rPr>
        <w:t xml:space="preserve">мероприятий </w:t>
      </w:r>
      <w:r w:rsidR="00625080" w:rsidRPr="00625080">
        <w:rPr>
          <w:szCs w:val="28"/>
          <w:lang w:eastAsia="ar-SA"/>
        </w:rPr>
        <w:t xml:space="preserve">управление имущественных </w:t>
      </w:r>
      <w:r w:rsidR="00625080" w:rsidRPr="00625080">
        <w:rPr>
          <w:szCs w:val="28"/>
          <w:lang w:eastAsia="ar-SA"/>
        </w:rPr>
        <w:lastRenderedPageBreak/>
        <w:t>отношений</w:t>
      </w:r>
      <w:r w:rsidR="00625080" w:rsidRPr="00625080">
        <w:rPr>
          <w:szCs w:val="28"/>
        </w:rPr>
        <w:t xml:space="preserve"> за счет субвенций краевого бюджета исполняет переданные государственные полномочия Краснодарского края.</w:t>
      </w:r>
    </w:p>
    <w:p w14:paraId="033E551C" w14:textId="5E7D318B" w:rsidR="00DD46D8" w:rsidRDefault="00625080" w:rsidP="00625080">
      <w:pPr>
        <w:suppressAutoHyphens/>
        <w:ind w:firstLine="708"/>
        <w:jc w:val="both"/>
        <w:rPr>
          <w:szCs w:val="28"/>
        </w:rPr>
      </w:pPr>
      <w:bookmarkStart w:id="5" w:name="_Hlk220174819"/>
      <w:r w:rsidRPr="00106C97">
        <w:rPr>
          <w:szCs w:val="28"/>
        </w:rPr>
        <w:t>В 202</w:t>
      </w:r>
      <w:r>
        <w:rPr>
          <w:szCs w:val="28"/>
        </w:rPr>
        <w:t>5</w:t>
      </w:r>
      <w:r w:rsidRPr="00106C97">
        <w:rPr>
          <w:szCs w:val="28"/>
        </w:rPr>
        <w:t xml:space="preserve"> году </w:t>
      </w:r>
      <w:r>
        <w:rPr>
          <w:szCs w:val="28"/>
        </w:rPr>
        <w:t xml:space="preserve">по комплексу </w:t>
      </w:r>
      <w:r w:rsidR="00DD46D8" w:rsidRPr="00901499">
        <w:rPr>
          <w:szCs w:val="28"/>
        </w:rPr>
        <w:t xml:space="preserve">процессных мероприятий </w:t>
      </w:r>
      <w:r w:rsidRPr="00106C97">
        <w:rPr>
          <w:szCs w:val="28"/>
        </w:rPr>
        <w:t xml:space="preserve">реализовывалось </w:t>
      </w:r>
      <w:r>
        <w:rPr>
          <w:szCs w:val="28"/>
        </w:rPr>
        <w:t>1</w:t>
      </w:r>
      <w:r w:rsidRPr="00106C97">
        <w:rPr>
          <w:szCs w:val="28"/>
        </w:rPr>
        <w:t xml:space="preserve"> мероприяти</w:t>
      </w:r>
      <w:bookmarkEnd w:id="5"/>
      <w:r>
        <w:rPr>
          <w:szCs w:val="28"/>
        </w:rPr>
        <w:t>е</w:t>
      </w:r>
      <w:r w:rsidR="00DD46D8">
        <w:rPr>
          <w:szCs w:val="28"/>
        </w:rPr>
        <w:t>.</w:t>
      </w:r>
    </w:p>
    <w:p w14:paraId="7C947A92" w14:textId="6E155EAF" w:rsidR="00F86CA5" w:rsidRPr="00625080" w:rsidRDefault="00625080" w:rsidP="00625080">
      <w:pPr>
        <w:suppressAutoHyphens/>
        <w:ind w:firstLine="708"/>
        <w:jc w:val="both"/>
        <w:rPr>
          <w:szCs w:val="28"/>
          <w:lang w:eastAsia="ar-SA"/>
        </w:rPr>
      </w:pPr>
      <w:r w:rsidRPr="00106C97">
        <w:rPr>
          <w:szCs w:val="28"/>
        </w:rPr>
        <w:t xml:space="preserve">На реализацию мероприятия № 1 </w:t>
      </w:r>
      <w:r w:rsidRPr="00625080">
        <w:rPr>
          <w:szCs w:val="28"/>
          <w:lang w:eastAsia="ar-SA"/>
        </w:rPr>
        <w:t>«</w:t>
      </w:r>
      <w:r w:rsidRPr="00625080">
        <w:rPr>
          <w:szCs w:val="28"/>
        </w:rPr>
        <w:t>Осуществление отдельных полномочий Краснодарского края по обеспечению жилыми помещениями детей-сирот и детей, оставшихся без попечения родителей и лиц из их числа</w:t>
      </w:r>
      <w:r w:rsidRPr="00625080">
        <w:rPr>
          <w:szCs w:val="28"/>
          <w:lang w:eastAsia="ar-SA"/>
        </w:rPr>
        <w:t>»</w:t>
      </w:r>
      <w:r>
        <w:rPr>
          <w:szCs w:val="28"/>
          <w:lang w:eastAsia="ar-SA"/>
        </w:rPr>
        <w:t xml:space="preserve"> </w:t>
      </w:r>
      <w:r w:rsidRPr="00106C97">
        <w:rPr>
          <w:szCs w:val="28"/>
        </w:rPr>
        <w:t>за счет субвенции краевого бюджета было выделено ассигнований в сумме</w:t>
      </w:r>
      <w:r>
        <w:rPr>
          <w:szCs w:val="28"/>
        </w:rPr>
        <w:t xml:space="preserve"> 115 207,0 тыс. рублей, освоено 115 207,0 тыс. рублей</w:t>
      </w:r>
      <w:r w:rsidR="003D1847">
        <w:rPr>
          <w:szCs w:val="28"/>
        </w:rPr>
        <w:t xml:space="preserve"> </w:t>
      </w:r>
      <w:r w:rsidRPr="00625080">
        <w:rPr>
          <w:szCs w:val="28"/>
          <w:lang w:eastAsia="ar-SA"/>
        </w:rPr>
        <w:t>(100%)</w:t>
      </w:r>
      <w:r>
        <w:rPr>
          <w:szCs w:val="28"/>
          <w:lang w:eastAsia="ar-SA"/>
        </w:rPr>
        <w:t>.</w:t>
      </w:r>
    </w:p>
    <w:p w14:paraId="672F1D23" w14:textId="037D170B" w:rsidR="00F86CA5" w:rsidRPr="00625080" w:rsidRDefault="00774F15" w:rsidP="00F86CA5">
      <w:pPr>
        <w:suppressAutoHyphens/>
        <w:ind w:firstLine="708"/>
        <w:jc w:val="both"/>
        <w:rPr>
          <w:szCs w:val="28"/>
          <w:lang w:eastAsia="ar-SA"/>
        </w:rPr>
      </w:pPr>
      <w:r w:rsidRPr="00774F15">
        <w:rPr>
          <w:szCs w:val="28"/>
          <w:lang w:eastAsia="ar-SA"/>
        </w:rPr>
        <w:t xml:space="preserve">Уровень обеспеченности жилыми помещениями лиц из числа имеющих право на обеспечение жильем в текущем году </w:t>
      </w:r>
      <w:r>
        <w:rPr>
          <w:szCs w:val="28"/>
          <w:lang w:eastAsia="ar-SA"/>
        </w:rPr>
        <w:t xml:space="preserve">составил 100%. </w:t>
      </w:r>
      <w:r w:rsidR="00F86CA5" w:rsidRPr="00625080">
        <w:rPr>
          <w:szCs w:val="28"/>
          <w:lang w:eastAsia="ar-SA"/>
        </w:rPr>
        <w:t xml:space="preserve">В соответствии с соглашением, заключенным с министерством труда и социального развития Краснодарского края, планировалось приобретение в муниципальную собственность </w:t>
      </w:r>
      <w:r w:rsidR="00625080">
        <w:rPr>
          <w:szCs w:val="28"/>
          <w:lang w:eastAsia="ar-SA"/>
        </w:rPr>
        <w:t>34</w:t>
      </w:r>
      <w:r w:rsidR="00F86CA5" w:rsidRPr="00625080">
        <w:rPr>
          <w:szCs w:val="28"/>
          <w:lang w:eastAsia="ar-SA"/>
        </w:rPr>
        <w:t xml:space="preserve"> квартир для обеспечения жильем детей-сирот, и детей, оставшихся без попечения родителей.</w:t>
      </w:r>
    </w:p>
    <w:p w14:paraId="6CF4E0F1" w14:textId="4E141647" w:rsidR="00625080" w:rsidRDefault="00625080" w:rsidP="00625080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</w:t>
      </w:r>
      <w:r w:rsidRPr="00605582">
        <w:rPr>
          <w:rFonts w:eastAsia="Calibri"/>
          <w:szCs w:val="28"/>
        </w:rPr>
        <w:t>Управлением имущественных отношений администрации муниципального образования Кавказский район в 2025 году приобретено 34 благоустроенных жилых помещени</w:t>
      </w:r>
      <w:r>
        <w:rPr>
          <w:rFonts w:eastAsia="Calibri"/>
          <w:szCs w:val="28"/>
        </w:rPr>
        <w:t>я</w:t>
      </w:r>
      <w:r w:rsidRPr="00605582">
        <w:rPr>
          <w:rFonts w:eastAsia="Calibri"/>
          <w:szCs w:val="28"/>
        </w:rPr>
        <w:t xml:space="preserve"> для предоставления их детям-сиротам. 20 квартир приобретено в многоквартирном новом доме в п. Комсомольский Гулькевичского района, 6 квартир – в новом многоквартирном доме в г. Кропоткине и 8 жилых помещений приобретены на вторичном рынке в г. Кропоткине и ст. Кавказской.</w:t>
      </w:r>
      <w:r>
        <w:rPr>
          <w:rFonts w:eastAsia="Calibri"/>
          <w:szCs w:val="28"/>
        </w:rPr>
        <w:t xml:space="preserve"> </w:t>
      </w:r>
      <w:r w:rsidRPr="00605582">
        <w:rPr>
          <w:rFonts w:eastAsia="Calibri"/>
          <w:szCs w:val="28"/>
        </w:rPr>
        <w:t xml:space="preserve">Все жилые помещения приобретены и предоставлены </w:t>
      </w:r>
      <w:r>
        <w:rPr>
          <w:rFonts w:eastAsia="Calibri"/>
          <w:szCs w:val="28"/>
        </w:rPr>
        <w:t>34-м лицам из числа детей-сирот, детей,  оставшихся без попечения родителей</w:t>
      </w:r>
      <w:r w:rsidRPr="00605582">
        <w:rPr>
          <w:rFonts w:eastAsia="Calibri"/>
          <w:szCs w:val="28"/>
        </w:rPr>
        <w:t>.</w:t>
      </w:r>
    </w:p>
    <w:p w14:paraId="325DD6B2" w14:textId="06B408E2" w:rsidR="00BF26F9" w:rsidRPr="00901499" w:rsidRDefault="00BF26F9" w:rsidP="00BF26F9">
      <w:pPr>
        <w:ind w:firstLine="709"/>
        <w:jc w:val="both"/>
        <w:rPr>
          <w:rFonts w:eastAsia="Calibri"/>
          <w:szCs w:val="28"/>
        </w:rPr>
      </w:pPr>
      <w:r w:rsidRPr="00901499">
        <w:rPr>
          <w:rFonts w:eastAsia="Calibri"/>
          <w:szCs w:val="28"/>
        </w:rPr>
        <w:t>По целевому показателю «Количество приобретенных (построенных) жилых помещений для детей-сирот и детей, оставшихся без попечения родителей, а также лиц из их числа»</w:t>
      </w:r>
      <w:r w:rsidR="00113643" w:rsidRPr="00901499">
        <w:rPr>
          <w:rFonts w:eastAsia="Calibri"/>
          <w:szCs w:val="28"/>
        </w:rPr>
        <w:t xml:space="preserve"> - 34 ед</w:t>
      </w:r>
      <w:r w:rsidR="00C76EE4" w:rsidRPr="00901499">
        <w:rPr>
          <w:rFonts w:eastAsia="Calibri"/>
          <w:szCs w:val="28"/>
        </w:rPr>
        <w:t>.</w:t>
      </w:r>
      <w:r w:rsidR="00113643" w:rsidRPr="00901499">
        <w:rPr>
          <w:rFonts w:eastAsia="Calibri"/>
          <w:szCs w:val="28"/>
        </w:rPr>
        <w:t xml:space="preserve">, значение </w:t>
      </w:r>
      <w:r w:rsidR="00C76EE4" w:rsidRPr="00901499">
        <w:rPr>
          <w:rFonts w:eastAsia="Calibri"/>
          <w:szCs w:val="28"/>
        </w:rPr>
        <w:t>показателя достигнуто на 100% (факт- 34 ед.).</w:t>
      </w:r>
    </w:p>
    <w:p w14:paraId="69128638" w14:textId="0DF0734A" w:rsidR="00C76EE4" w:rsidRPr="00901499" w:rsidRDefault="00C76EE4" w:rsidP="00BF26F9">
      <w:pPr>
        <w:ind w:firstLine="709"/>
        <w:jc w:val="both"/>
        <w:rPr>
          <w:rFonts w:eastAsia="Calibri"/>
          <w:szCs w:val="28"/>
        </w:rPr>
      </w:pPr>
      <w:r w:rsidRPr="00901499">
        <w:rPr>
          <w:rFonts w:eastAsia="Calibri"/>
          <w:szCs w:val="28"/>
        </w:rPr>
        <w:t>По целевому показателю «Число детей-сирот и детей, оставшихся без попечения родителей, а также лиц из их числа, имеющих и не реализовавших своевременно право на обеспечение жилыми помещениями, по состоянию на конец финансового года» - 210 человек, значение показателя достигнуто на 126,5% (факт -166 человек). Это показатель, в котором уменьшение значения является положительным результатом.</w:t>
      </w:r>
    </w:p>
    <w:p w14:paraId="15ECA40A" w14:textId="77777777" w:rsidR="00BF26F9" w:rsidRPr="00901499" w:rsidRDefault="00BF26F9" w:rsidP="00625080">
      <w:pPr>
        <w:jc w:val="both"/>
        <w:rPr>
          <w:rFonts w:eastAsia="Calibri"/>
          <w:szCs w:val="28"/>
        </w:rPr>
      </w:pPr>
    </w:p>
    <w:p w14:paraId="4D281627" w14:textId="21FC1552" w:rsidR="007D3834" w:rsidRDefault="009E5C02" w:rsidP="00F86CA5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     2</w:t>
      </w:r>
      <w:r w:rsidR="007D3834" w:rsidRPr="00F86CA5">
        <w:rPr>
          <w:b/>
          <w:bCs/>
          <w:szCs w:val="28"/>
        </w:rPr>
        <w:t>.</w:t>
      </w:r>
      <w:r w:rsidR="005F489E">
        <w:rPr>
          <w:b/>
          <w:bCs/>
          <w:szCs w:val="28"/>
        </w:rPr>
        <w:t xml:space="preserve"> </w:t>
      </w:r>
      <w:r w:rsidR="007D3834" w:rsidRPr="00F86CA5">
        <w:rPr>
          <w:b/>
          <w:bCs/>
          <w:szCs w:val="28"/>
        </w:rPr>
        <w:t xml:space="preserve">О ходе реализации комплекса процессных мероприятий  </w:t>
      </w:r>
      <w:r w:rsidR="007D3834" w:rsidRPr="007D3834">
        <w:rPr>
          <w:b/>
          <w:bCs/>
          <w:szCs w:val="28"/>
        </w:rPr>
        <w:t>-  организация отдыха, оздоровления и занятости детей и подростков</w:t>
      </w:r>
    </w:p>
    <w:p w14:paraId="067F1FA6" w14:textId="77777777" w:rsidR="005F489E" w:rsidRDefault="007D3834" w:rsidP="00F86CA5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  </w:t>
      </w:r>
    </w:p>
    <w:p w14:paraId="1E863FE7" w14:textId="55EDE1CB" w:rsidR="007D3834" w:rsidRPr="007D3834" w:rsidRDefault="007D3834" w:rsidP="005F489E">
      <w:pPr>
        <w:ind w:firstLine="709"/>
        <w:jc w:val="both"/>
      </w:pPr>
      <w:r w:rsidRPr="007D3834">
        <w:rPr>
          <w:szCs w:val="28"/>
        </w:rPr>
        <w:t>Ответственный за выполнение комплекса процессных</w:t>
      </w:r>
      <w:r w:rsidRPr="00F86CA5">
        <w:rPr>
          <w:b/>
          <w:bCs/>
          <w:szCs w:val="28"/>
        </w:rPr>
        <w:t xml:space="preserve"> </w:t>
      </w:r>
      <w:r w:rsidRPr="007D3834">
        <w:rPr>
          <w:szCs w:val="28"/>
        </w:rPr>
        <w:t>мероприяти</w:t>
      </w:r>
      <w:r>
        <w:rPr>
          <w:szCs w:val="28"/>
        </w:rPr>
        <w:t>й</w:t>
      </w:r>
      <w:r w:rsidRPr="007D3834">
        <w:rPr>
          <w:szCs w:val="28"/>
        </w:rPr>
        <w:t xml:space="preserve"> </w:t>
      </w:r>
      <w:r>
        <w:rPr>
          <w:szCs w:val="28"/>
        </w:rPr>
        <w:t>– управление опеки и попечительства администрации муниципального образования Кавказский район.</w:t>
      </w:r>
    </w:p>
    <w:p w14:paraId="74DD91B6" w14:textId="00B2C60A" w:rsidR="007D3834" w:rsidRDefault="007D3834" w:rsidP="007D3834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106C97">
        <w:rPr>
          <w:szCs w:val="28"/>
        </w:rPr>
        <w:t>Главные распорядители бюджетных средств</w:t>
      </w:r>
      <w:r>
        <w:rPr>
          <w:szCs w:val="28"/>
        </w:rPr>
        <w:t xml:space="preserve">, </w:t>
      </w:r>
      <w:r w:rsidR="00D7102D" w:rsidRPr="00901499">
        <w:rPr>
          <w:szCs w:val="28"/>
        </w:rPr>
        <w:t xml:space="preserve">участники муниципальной программы и </w:t>
      </w:r>
      <w:r w:rsidR="00D7102D" w:rsidRPr="00901499">
        <w:rPr>
          <w:szCs w:val="28"/>
          <w:lang w:eastAsia="ar-SA"/>
        </w:rPr>
        <w:t>ответственные за достижение результата</w:t>
      </w:r>
      <w:r w:rsidRPr="00901499">
        <w:rPr>
          <w:szCs w:val="28"/>
        </w:rPr>
        <w:t xml:space="preserve"> - управление </w:t>
      </w:r>
      <w:r w:rsidRPr="00106C97">
        <w:rPr>
          <w:szCs w:val="28"/>
        </w:rPr>
        <w:t>образования</w:t>
      </w:r>
      <w:r>
        <w:rPr>
          <w:szCs w:val="28"/>
        </w:rPr>
        <w:t xml:space="preserve"> администрации муниципального образования Кавказский район, </w:t>
      </w:r>
      <w:r w:rsidRPr="009E28C6">
        <w:rPr>
          <w:szCs w:val="28"/>
        </w:rPr>
        <w:t xml:space="preserve">отдел культуры администрации муниципального образования Кавказский </w:t>
      </w:r>
      <w:r w:rsidRPr="009E28C6">
        <w:rPr>
          <w:szCs w:val="28"/>
        </w:rPr>
        <w:lastRenderedPageBreak/>
        <w:t>район;</w:t>
      </w:r>
      <w:r>
        <w:rPr>
          <w:szCs w:val="28"/>
        </w:rPr>
        <w:t xml:space="preserve"> </w:t>
      </w:r>
      <w:r w:rsidRPr="009E28C6">
        <w:rPr>
          <w:szCs w:val="28"/>
        </w:rPr>
        <w:t>отдел молодежной политики администрации муниципального образования Кавказский район;</w:t>
      </w:r>
      <w:r>
        <w:rPr>
          <w:szCs w:val="28"/>
        </w:rPr>
        <w:t xml:space="preserve"> </w:t>
      </w:r>
      <w:r w:rsidRPr="009E28C6">
        <w:rPr>
          <w:szCs w:val="28"/>
        </w:rPr>
        <w:t>отдел по физической культуре и спорту администрации муниципального образования Кавказский район</w:t>
      </w:r>
      <w:r>
        <w:rPr>
          <w:szCs w:val="28"/>
        </w:rPr>
        <w:t>.</w:t>
      </w:r>
    </w:p>
    <w:p w14:paraId="39D9CCE9" w14:textId="463D9515" w:rsidR="001D77E1" w:rsidRDefault="007D3834" w:rsidP="004F6412">
      <w:pPr>
        <w:ind w:firstLine="709"/>
        <w:jc w:val="both"/>
        <w:rPr>
          <w:szCs w:val="28"/>
          <w:lang w:eastAsia="ar-SA"/>
        </w:rPr>
      </w:pPr>
      <w:bookmarkStart w:id="6" w:name="_Hlk220175623"/>
      <w:r w:rsidRPr="007D3834">
        <w:rPr>
          <w:szCs w:val="28"/>
          <w:lang w:eastAsia="ar-SA"/>
        </w:rPr>
        <w:t xml:space="preserve">Объем финансирования комплекса мероприятий в 2025  году был предусмотрен в сумме </w:t>
      </w:r>
      <w:r w:rsidR="001D77E1">
        <w:rPr>
          <w:szCs w:val="28"/>
          <w:lang w:eastAsia="ar-SA"/>
        </w:rPr>
        <w:t xml:space="preserve">6 822,6 </w:t>
      </w:r>
      <w:r w:rsidRPr="007D3834">
        <w:rPr>
          <w:szCs w:val="28"/>
          <w:lang w:eastAsia="ar-SA"/>
        </w:rPr>
        <w:t xml:space="preserve">тыс. рублей, освоено </w:t>
      </w:r>
      <w:r w:rsidR="001D77E1">
        <w:rPr>
          <w:szCs w:val="28"/>
          <w:lang w:eastAsia="ar-SA"/>
        </w:rPr>
        <w:t xml:space="preserve">6 822,1 </w:t>
      </w:r>
      <w:r w:rsidRPr="007D3834">
        <w:rPr>
          <w:szCs w:val="28"/>
          <w:lang w:eastAsia="ar-SA"/>
        </w:rPr>
        <w:t>тыс. руб. (</w:t>
      </w:r>
      <w:r w:rsidR="001D77E1">
        <w:rPr>
          <w:szCs w:val="28"/>
          <w:lang w:eastAsia="ar-SA"/>
        </w:rPr>
        <w:t>100</w:t>
      </w:r>
      <w:r w:rsidRPr="007D3834">
        <w:rPr>
          <w:szCs w:val="28"/>
          <w:lang w:eastAsia="ar-SA"/>
        </w:rPr>
        <w:t xml:space="preserve"> %)</w:t>
      </w:r>
      <w:r w:rsidR="001D77E1">
        <w:rPr>
          <w:szCs w:val="28"/>
          <w:lang w:eastAsia="ar-SA"/>
        </w:rPr>
        <w:t>, в том числе</w:t>
      </w:r>
      <w:r w:rsidR="005F489E">
        <w:rPr>
          <w:szCs w:val="28"/>
          <w:lang w:eastAsia="ar-SA"/>
        </w:rPr>
        <w:t>:</w:t>
      </w:r>
    </w:p>
    <w:p w14:paraId="1F8320BA" w14:textId="0495DF5D" w:rsidR="007D3834" w:rsidRPr="007D3834" w:rsidRDefault="001D77E1" w:rsidP="005F489E">
      <w:pPr>
        <w:ind w:firstLine="709"/>
        <w:jc w:val="both"/>
        <w:rPr>
          <w:szCs w:val="28"/>
          <w:lang w:eastAsia="ar-SA"/>
        </w:rPr>
      </w:pPr>
      <w:r w:rsidRPr="007D3834">
        <w:rPr>
          <w:szCs w:val="28"/>
          <w:lang w:eastAsia="ar-SA"/>
        </w:rPr>
        <w:t xml:space="preserve">за счет средств </w:t>
      </w:r>
      <w:r>
        <w:rPr>
          <w:szCs w:val="28"/>
          <w:lang w:eastAsia="ar-SA"/>
        </w:rPr>
        <w:t xml:space="preserve">краевого </w:t>
      </w:r>
      <w:r w:rsidRPr="007D3834">
        <w:rPr>
          <w:szCs w:val="28"/>
          <w:lang w:eastAsia="ar-SA"/>
        </w:rPr>
        <w:t>бюджета</w:t>
      </w:r>
      <w:r>
        <w:rPr>
          <w:szCs w:val="28"/>
          <w:lang w:eastAsia="ar-SA"/>
        </w:rPr>
        <w:t>– 2 876,9 тыс.</w:t>
      </w:r>
      <w:r w:rsidR="00CB50E4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рублей</w:t>
      </w:r>
      <w:r w:rsidR="00C828AC">
        <w:rPr>
          <w:szCs w:val="28"/>
          <w:lang w:eastAsia="ar-SA"/>
        </w:rPr>
        <w:t>;</w:t>
      </w:r>
      <w:r w:rsidR="007D3834" w:rsidRPr="007D3834">
        <w:rPr>
          <w:szCs w:val="28"/>
          <w:lang w:eastAsia="ar-SA"/>
        </w:rPr>
        <w:t xml:space="preserve"> </w:t>
      </w:r>
    </w:p>
    <w:bookmarkEnd w:id="6"/>
    <w:p w14:paraId="5FA7C212" w14:textId="48157193" w:rsidR="00F86CA5" w:rsidRDefault="001D77E1" w:rsidP="005F489E">
      <w:pPr>
        <w:ind w:firstLine="709"/>
        <w:jc w:val="both"/>
        <w:rPr>
          <w:szCs w:val="28"/>
          <w:lang w:eastAsia="ar-SA"/>
        </w:rPr>
      </w:pPr>
      <w:r w:rsidRPr="007D3834">
        <w:rPr>
          <w:szCs w:val="28"/>
          <w:lang w:eastAsia="ar-SA"/>
        </w:rPr>
        <w:t xml:space="preserve">за счет средств </w:t>
      </w:r>
      <w:r>
        <w:rPr>
          <w:szCs w:val="28"/>
          <w:lang w:eastAsia="ar-SA"/>
        </w:rPr>
        <w:t xml:space="preserve">муниципального </w:t>
      </w:r>
      <w:r w:rsidRPr="007D3834">
        <w:rPr>
          <w:szCs w:val="28"/>
          <w:lang w:eastAsia="ar-SA"/>
        </w:rPr>
        <w:t>бюджета</w:t>
      </w:r>
      <w:r>
        <w:rPr>
          <w:szCs w:val="28"/>
          <w:lang w:eastAsia="ar-SA"/>
        </w:rPr>
        <w:t>- 3 945,2 тыс.</w:t>
      </w:r>
      <w:r w:rsidR="00CB50E4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рублей.</w:t>
      </w:r>
    </w:p>
    <w:p w14:paraId="5A4B7C75" w14:textId="03E2859B" w:rsidR="001D77E1" w:rsidRDefault="001D77E1" w:rsidP="005F489E">
      <w:pPr>
        <w:ind w:firstLine="709"/>
        <w:jc w:val="both"/>
        <w:rPr>
          <w:szCs w:val="28"/>
        </w:rPr>
      </w:pPr>
      <w:r w:rsidRPr="00106C97">
        <w:rPr>
          <w:szCs w:val="28"/>
        </w:rPr>
        <w:t>В 202</w:t>
      </w:r>
      <w:r>
        <w:rPr>
          <w:szCs w:val="28"/>
        </w:rPr>
        <w:t>5</w:t>
      </w:r>
      <w:r w:rsidRPr="00106C97">
        <w:rPr>
          <w:szCs w:val="28"/>
        </w:rPr>
        <w:t xml:space="preserve"> году </w:t>
      </w:r>
      <w:r>
        <w:rPr>
          <w:szCs w:val="28"/>
        </w:rPr>
        <w:t xml:space="preserve">по комплексу </w:t>
      </w:r>
      <w:r w:rsidR="004F6412" w:rsidRPr="00901499">
        <w:rPr>
          <w:szCs w:val="28"/>
        </w:rPr>
        <w:t xml:space="preserve">процессных мероприятий </w:t>
      </w:r>
      <w:r w:rsidRPr="00106C97">
        <w:rPr>
          <w:szCs w:val="28"/>
        </w:rPr>
        <w:t>реализовывал</w:t>
      </w:r>
      <w:r>
        <w:rPr>
          <w:szCs w:val="28"/>
        </w:rPr>
        <w:t>и</w:t>
      </w:r>
      <w:r w:rsidRPr="00106C97">
        <w:rPr>
          <w:szCs w:val="28"/>
        </w:rPr>
        <w:t xml:space="preserve">сь </w:t>
      </w:r>
      <w:r>
        <w:rPr>
          <w:szCs w:val="28"/>
        </w:rPr>
        <w:t>4</w:t>
      </w:r>
      <w:r w:rsidRPr="00106C97">
        <w:rPr>
          <w:szCs w:val="28"/>
        </w:rPr>
        <w:t xml:space="preserve"> мероприяти</w:t>
      </w:r>
      <w:r>
        <w:rPr>
          <w:szCs w:val="28"/>
        </w:rPr>
        <w:t xml:space="preserve">я.  </w:t>
      </w:r>
    </w:p>
    <w:p w14:paraId="7359CE17" w14:textId="242C3233" w:rsidR="00F932AB" w:rsidRDefault="001D77E1" w:rsidP="005F489E">
      <w:pPr>
        <w:ind w:firstLine="709"/>
        <w:jc w:val="both"/>
        <w:rPr>
          <w:color w:val="000000" w:themeColor="text1"/>
          <w:szCs w:val="28"/>
        </w:rPr>
      </w:pPr>
      <w:r w:rsidRPr="00141BAE">
        <w:rPr>
          <w:szCs w:val="28"/>
        </w:rPr>
        <w:t xml:space="preserve">На реализацию мероприятия № 1 </w:t>
      </w:r>
      <w:r w:rsidR="00F932AB" w:rsidRPr="00141BAE">
        <w:rPr>
          <w:color w:val="000000" w:themeColor="text1"/>
          <w:szCs w:val="28"/>
        </w:rPr>
        <w:t>«Организация работы профильных лагерей,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питания»</w:t>
      </w:r>
      <w:r w:rsidRPr="00141BAE">
        <w:rPr>
          <w:color w:val="000000" w:themeColor="text1"/>
          <w:szCs w:val="28"/>
        </w:rPr>
        <w:t xml:space="preserve"> предусмотренный</w:t>
      </w:r>
      <w:r>
        <w:rPr>
          <w:color w:val="000000" w:themeColor="text1"/>
          <w:szCs w:val="28"/>
        </w:rPr>
        <w:t xml:space="preserve"> объем финансирования </w:t>
      </w:r>
      <w:r w:rsidR="00CB50E4">
        <w:rPr>
          <w:color w:val="000000" w:themeColor="text1"/>
          <w:szCs w:val="28"/>
        </w:rPr>
        <w:t>4 712,3 тыс. рублей, в том числе</w:t>
      </w:r>
      <w:r w:rsidR="00C828AC">
        <w:rPr>
          <w:color w:val="000000" w:themeColor="text1"/>
          <w:szCs w:val="28"/>
        </w:rPr>
        <w:t>:</w:t>
      </w:r>
    </w:p>
    <w:p w14:paraId="0BE4F66D" w14:textId="20B76728" w:rsidR="00CB50E4" w:rsidRPr="007D3834" w:rsidRDefault="00CB50E4" w:rsidP="004F6412">
      <w:pPr>
        <w:ind w:firstLine="709"/>
        <w:jc w:val="both"/>
        <w:rPr>
          <w:szCs w:val="28"/>
          <w:lang w:eastAsia="ar-SA"/>
        </w:rPr>
      </w:pPr>
      <w:bookmarkStart w:id="7" w:name="_Hlk220255435"/>
      <w:r w:rsidRPr="007D3834">
        <w:rPr>
          <w:szCs w:val="28"/>
          <w:lang w:eastAsia="ar-SA"/>
        </w:rPr>
        <w:t xml:space="preserve">за счет средств </w:t>
      </w:r>
      <w:r>
        <w:rPr>
          <w:szCs w:val="28"/>
          <w:lang w:eastAsia="ar-SA"/>
        </w:rPr>
        <w:t xml:space="preserve">краевого </w:t>
      </w:r>
      <w:r w:rsidRPr="007D3834">
        <w:rPr>
          <w:szCs w:val="28"/>
          <w:lang w:eastAsia="ar-SA"/>
        </w:rPr>
        <w:t>бюджета</w:t>
      </w:r>
      <w:r w:rsidR="00C828AC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– 2 538,9 тыс. рублей</w:t>
      </w:r>
      <w:r w:rsidR="00C828AC">
        <w:rPr>
          <w:szCs w:val="28"/>
          <w:lang w:eastAsia="ar-SA"/>
        </w:rPr>
        <w:t>;</w:t>
      </w:r>
      <w:r w:rsidRPr="007D3834">
        <w:rPr>
          <w:szCs w:val="28"/>
          <w:lang w:eastAsia="ar-SA"/>
        </w:rPr>
        <w:t xml:space="preserve"> </w:t>
      </w:r>
    </w:p>
    <w:p w14:paraId="50AE674F" w14:textId="36FD27B9" w:rsidR="00CB50E4" w:rsidRDefault="00CB50E4" w:rsidP="004F6412">
      <w:pPr>
        <w:ind w:firstLine="709"/>
        <w:jc w:val="both"/>
        <w:rPr>
          <w:szCs w:val="28"/>
          <w:lang w:eastAsia="ar-SA"/>
        </w:rPr>
      </w:pPr>
      <w:r w:rsidRPr="007D3834">
        <w:rPr>
          <w:szCs w:val="28"/>
          <w:lang w:eastAsia="ar-SA"/>
        </w:rPr>
        <w:t xml:space="preserve">за счет средств </w:t>
      </w:r>
      <w:r>
        <w:rPr>
          <w:szCs w:val="28"/>
          <w:lang w:eastAsia="ar-SA"/>
        </w:rPr>
        <w:t xml:space="preserve">муниципального </w:t>
      </w:r>
      <w:r w:rsidRPr="007D3834">
        <w:rPr>
          <w:szCs w:val="28"/>
          <w:lang w:eastAsia="ar-SA"/>
        </w:rPr>
        <w:t>бюджета</w:t>
      </w:r>
      <w:r>
        <w:rPr>
          <w:szCs w:val="28"/>
          <w:lang w:eastAsia="ar-SA"/>
        </w:rPr>
        <w:t>- 2 173,4 тыс. рублей.</w:t>
      </w:r>
    </w:p>
    <w:bookmarkEnd w:id="7"/>
    <w:p w14:paraId="1B7F48DE" w14:textId="235FA54A" w:rsidR="00CB50E4" w:rsidRDefault="00CB50E4" w:rsidP="00A958C0">
      <w:pPr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Освоены </w:t>
      </w:r>
      <w:r>
        <w:rPr>
          <w:color w:val="000000" w:themeColor="text1"/>
          <w:szCs w:val="28"/>
        </w:rPr>
        <w:t xml:space="preserve">4 712,0 тыс. рублей </w:t>
      </w:r>
      <w:r w:rsidRPr="007D3834">
        <w:rPr>
          <w:szCs w:val="28"/>
          <w:lang w:eastAsia="ar-SA"/>
        </w:rPr>
        <w:t>(</w:t>
      </w:r>
      <w:r>
        <w:rPr>
          <w:szCs w:val="28"/>
          <w:lang w:eastAsia="ar-SA"/>
        </w:rPr>
        <w:t>100</w:t>
      </w:r>
      <w:r w:rsidRPr="007D3834">
        <w:rPr>
          <w:szCs w:val="28"/>
          <w:lang w:eastAsia="ar-SA"/>
        </w:rPr>
        <w:t xml:space="preserve"> %</w:t>
      </w:r>
      <w:r w:rsidRPr="00DE543C">
        <w:rPr>
          <w:i/>
          <w:iCs/>
          <w:szCs w:val="28"/>
          <w:lang w:eastAsia="ar-SA"/>
        </w:rPr>
        <w:t xml:space="preserve">), </w:t>
      </w:r>
      <w:r>
        <w:rPr>
          <w:szCs w:val="28"/>
          <w:lang w:eastAsia="ar-SA"/>
        </w:rPr>
        <w:t>в том числе</w:t>
      </w:r>
      <w:r w:rsidR="00C828AC">
        <w:rPr>
          <w:szCs w:val="28"/>
          <w:lang w:eastAsia="ar-SA"/>
        </w:rPr>
        <w:t>:</w:t>
      </w:r>
    </w:p>
    <w:p w14:paraId="58DBA07D" w14:textId="2754D0A4" w:rsidR="00CB50E4" w:rsidRPr="007D3834" w:rsidRDefault="00CB50E4" w:rsidP="00A958C0">
      <w:pPr>
        <w:ind w:firstLine="709"/>
        <w:jc w:val="both"/>
        <w:rPr>
          <w:szCs w:val="28"/>
          <w:lang w:eastAsia="ar-SA"/>
        </w:rPr>
      </w:pPr>
      <w:r w:rsidRPr="007D3834">
        <w:rPr>
          <w:szCs w:val="28"/>
          <w:lang w:eastAsia="ar-SA"/>
        </w:rPr>
        <w:t xml:space="preserve">за счет средств </w:t>
      </w:r>
      <w:r>
        <w:rPr>
          <w:szCs w:val="28"/>
          <w:lang w:eastAsia="ar-SA"/>
        </w:rPr>
        <w:t xml:space="preserve">краевого </w:t>
      </w:r>
      <w:r w:rsidRPr="007D3834">
        <w:rPr>
          <w:szCs w:val="28"/>
          <w:lang w:eastAsia="ar-SA"/>
        </w:rPr>
        <w:t>бюджета</w:t>
      </w:r>
      <w:r w:rsidR="00C828AC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– 2 538,9 тыс. рублей</w:t>
      </w:r>
      <w:r w:rsidR="001052A8">
        <w:rPr>
          <w:szCs w:val="28"/>
          <w:lang w:eastAsia="ar-SA"/>
        </w:rPr>
        <w:t xml:space="preserve"> </w:t>
      </w:r>
      <w:r w:rsidR="00DE543C" w:rsidRPr="007D3834">
        <w:rPr>
          <w:szCs w:val="28"/>
          <w:lang w:eastAsia="ar-SA"/>
        </w:rPr>
        <w:t>(</w:t>
      </w:r>
      <w:r w:rsidR="00DE543C">
        <w:rPr>
          <w:szCs w:val="28"/>
          <w:lang w:eastAsia="ar-SA"/>
        </w:rPr>
        <w:t>100</w:t>
      </w:r>
      <w:r w:rsidR="00DE543C" w:rsidRPr="007D3834">
        <w:rPr>
          <w:szCs w:val="28"/>
          <w:lang w:eastAsia="ar-SA"/>
        </w:rPr>
        <w:t xml:space="preserve"> %)</w:t>
      </w:r>
      <w:r w:rsidR="00DE543C">
        <w:rPr>
          <w:szCs w:val="28"/>
          <w:lang w:eastAsia="ar-SA"/>
        </w:rPr>
        <w:t>.</w:t>
      </w:r>
      <w:r w:rsidRPr="007D3834">
        <w:rPr>
          <w:szCs w:val="28"/>
          <w:lang w:eastAsia="ar-SA"/>
        </w:rPr>
        <w:t xml:space="preserve"> </w:t>
      </w:r>
    </w:p>
    <w:p w14:paraId="7CA8B7B8" w14:textId="31700D0F" w:rsidR="00CB50E4" w:rsidRDefault="00CB50E4" w:rsidP="00A958C0">
      <w:pPr>
        <w:ind w:firstLine="709"/>
        <w:jc w:val="both"/>
        <w:rPr>
          <w:szCs w:val="28"/>
          <w:lang w:eastAsia="ar-SA"/>
        </w:rPr>
      </w:pPr>
      <w:r w:rsidRPr="007D3834">
        <w:rPr>
          <w:szCs w:val="28"/>
          <w:lang w:eastAsia="ar-SA"/>
        </w:rPr>
        <w:t xml:space="preserve">счет средств </w:t>
      </w:r>
      <w:r>
        <w:rPr>
          <w:szCs w:val="28"/>
          <w:lang w:eastAsia="ar-SA"/>
        </w:rPr>
        <w:t xml:space="preserve">муниципального </w:t>
      </w:r>
      <w:r w:rsidRPr="007D3834">
        <w:rPr>
          <w:szCs w:val="28"/>
          <w:lang w:eastAsia="ar-SA"/>
        </w:rPr>
        <w:t>бюджета</w:t>
      </w:r>
      <w:r w:rsidR="00C828AC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- 2 173,1 тыс. рублей.</w:t>
      </w:r>
      <w:r w:rsidR="00DE543C" w:rsidRPr="00DE543C">
        <w:rPr>
          <w:szCs w:val="28"/>
          <w:lang w:eastAsia="ar-SA"/>
        </w:rPr>
        <w:t xml:space="preserve"> </w:t>
      </w:r>
      <w:r w:rsidR="00DE543C" w:rsidRPr="007D3834">
        <w:rPr>
          <w:szCs w:val="28"/>
          <w:lang w:eastAsia="ar-SA"/>
        </w:rPr>
        <w:t>(</w:t>
      </w:r>
      <w:r w:rsidR="00DE543C">
        <w:rPr>
          <w:szCs w:val="28"/>
          <w:lang w:eastAsia="ar-SA"/>
        </w:rPr>
        <w:t>100</w:t>
      </w:r>
      <w:r w:rsidR="00DE543C" w:rsidRPr="007D3834">
        <w:rPr>
          <w:szCs w:val="28"/>
          <w:lang w:eastAsia="ar-SA"/>
        </w:rPr>
        <w:t xml:space="preserve"> %)</w:t>
      </w:r>
    </w:p>
    <w:p w14:paraId="0880DD70" w14:textId="4AF59C43" w:rsidR="00A958C0" w:rsidRPr="00901499" w:rsidRDefault="000A175D" w:rsidP="00A958C0">
      <w:pPr>
        <w:ind w:firstLine="709"/>
        <w:jc w:val="both"/>
        <w:rPr>
          <w:szCs w:val="28"/>
          <w:lang w:eastAsia="ar-SA"/>
        </w:rPr>
      </w:pPr>
      <w:bookmarkStart w:id="8" w:name="_Hlk220257818"/>
      <w:r w:rsidRPr="00901499">
        <w:rPr>
          <w:szCs w:val="28"/>
          <w:lang w:eastAsia="ar-SA"/>
        </w:rPr>
        <w:t>Главный р</w:t>
      </w:r>
      <w:r w:rsidR="00D914FD" w:rsidRPr="00901499">
        <w:rPr>
          <w:szCs w:val="28"/>
          <w:lang w:eastAsia="ar-SA"/>
        </w:rPr>
        <w:t xml:space="preserve">аспорядитель бюджетных средств, </w:t>
      </w:r>
      <w:r w:rsidR="00D7102D" w:rsidRPr="00901499">
        <w:rPr>
          <w:szCs w:val="28"/>
          <w:lang w:eastAsia="ar-SA"/>
        </w:rPr>
        <w:t>ответственный за достижение результата</w:t>
      </w:r>
      <w:r w:rsidR="00D914FD" w:rsidRPr="00901499">
        <w:rPr>
          <w:szCs w:val="28"/>
          <w:lang w:eastAsia="ar-SA"/>
        </w:rPr>
        <w:t xml:space="preserve"> </w:t>
      </w:r>
      <w:r w:rsidR="00D7102D" w:rsidRPr="00901499">
        <w:rPr>
          <w:szCs w:val="28"/>
          <w:lang w:eastAsia="ar-SA"/>
        </w:rPr>
        <w:t xml:space="preserve">мероприятия </w:t>
      </w:r>
      <w:r w:rsidR="00D914FD" w:rsidRPr="00901499">
        <w:rPr>
          <w:szCs w:val="28"/>
          <w:lang w:eastAsia="ar-SA"/>
        </w:rPr>
        <w:t xml:space="preserve">– управление образования. </w:t>
      </w:r>
      <w:bookmarkEnd w:id="8"/>
    </w:p>
    <w:p w14:paraId="57443AFF" w14:textId="0A84770B" w:rsidR="00F932AB" w:rsidRPr="006B2FE9" w:rsidRDefault="00CB50E4" w:rsidP="00A958C0">
      <w:pPr>
        <w:ind w:firstLine="709"/>
        <w:jc w:val="both"/>
        <w:rPr>
          <w:szCs w:val="28"/>
        </w:rPr>
      </w:pPr>
      <w:r w:rsidRPr="006B2FE9">
        <w:rPr>
          <w:szCs w:val="28"/>
          <w:lang w:eastAsia="ar-SA"/>
        </w:rPr>
        <w:t>Доля детей охваченных отдыхом, оздоровлением и занятостью  в лагерях дневного пребывания на базе муниципальных образовательных организаций в каникулярное время из числа лиц обучающихся в образовательных организациях</w:t>
      </w:r>
      <w:r w:rsidR="00DE543C" w:rsidRPr="006B2FE9">
        <w:rPr>
          <w:szCs w:val="28"/>
          <w:lang w:eastAsia="ar-SA"/>
        </w:rPr>
        <w:t xml:space="preserve"> достигла планового значения -</w:t>
      </w:r>
      <w:r w:rsidR="00A958C0">
        <w:rPr>
          <w:szCs w:val="28"/>
          <w:lang w:eastAsia="ar-SA"/>
        </w:rPr>
        <w:t xml:space="preserve"> </w:t>
      </w:r>
      <w:r w:rsidR="00DE543C" w:rsidRPr="006B2FE9">
        <w:rPr>
          <w:szCs w:val="28"/>
          <w:lang w:eastAsia="ar-SA"/>
        </w:rPr>
        <w:t xml:space="preserve">100 процентов. </w:t>
      </w:r>
    </w:p>
    <w:p w14:paraId="09FB4F68" w14:textId="16D79380" w:rsidR="006B2FE9" w:rsidRDefault="00C828AC" w:rsidP="00C828AC">
      <w:pPr>
        <w:jc w:val="both"/>
        <w:rPr>
          <w:rFonts w:eastAsiaTheme="minorEastAsia" w:cstheme="minorBidi"/>
          <w:color w:val="000000"/>
          <w:szCs w:val="28"/>
        </w:rPr>
      </w:pPr>
      <w:r>
        <w:rPr>
          <w:rFonts w:eastAsiaTheme="minorEastAsia" w:cstheme="minorBidi"/>
          <w:color w:val="000000"/>
          <w:szCs w:val="28"/>
        </w:rPr>
        <w:t xml:space="preserve">        </w:t>
      </w:r>
      <w:r w:rsidR="00A958C0">
        <w:rPr>
          <w:rFonts w:eastAsiaTheme="minorEastAsia" w:cstheme="minorBidi"/>
          <w:color w:val="000000"/>
          <w:szCs w:val="28"/>
        </w:rPr>
        <w:t xml:space="preserve">  </w:t>
      </w:r>
      <w:r w:rsidR="000C31DE" w:rsidRPr="006B2FE9">
        <w:rPr>
          <w:rFonts w:eastAsiaTheme="minorEastAsia" w:cstheme="minorBidi"/>
          <w:color w:val="000000"/>
          <w:szCs w:val="28"/>
        </w:rPr>
        <w:t>С   16 июня по 6 июля работали 14 лагерей дневного пребывания  на базе школ № 7, 8, 9, 13, 15, 16, 17, 18, 19, 20, 21, 43,  лицея № 3, № 45</w:t>
      </w:r>
      <w:r w:rsidR="000C31DE">
        <w:rPr>
          <w:rFonts w:eastAsiaTheme="minorEastAsia" w:cstheme="minorBidi"/>
          <w:color w:val="000000"/>
          <w:szCs w:val="28"/>
        </w:rPr>
        <w:t>.</w:t>
      </w:r>
      <w:r w:rsidR="000C31DE" w:rsidRPr="006B2FE9">
        <w:rPr>
          <w:rFonts w:eastAsiaTheme="minorEastAsia" w:cstheme="minorBidi"/>
          <w:color w:val="000000"/>
          <w:szCs w:val="28"/>
        </w:rPr>
        <w:t xml:space="preserve"> </w:t>
      </w:r>
      <w:r w:rsidR="00713FA9" w:rsidRPr="006B2FE9">
        <w:rPr>
          <w:szCs w:val="28"/>
        </w:rPr>
        <w:t>В результате реализации этого мероприятия</w:t>
      </w:r>
      <w:r w:rsidR="006B2FE9" w:rsidRPr="006B2FE9">
        <w:rPr>
          <w:szCs w:val="28"/>
        </w:rPr>
        <w:t xml:space="preserve"> </w:t>
      </w:r>
      <w:r w:rsidR="006B2FE9" w:rsidRPr="006B2FE9">
        <w:rPr>
          <w:szCs w:val="28"/>
          <w:lang w:eastAsia="ar-SA"/>
        </w:rPr>
        <w:t>1390 школьников оздоровились</w:t>
      </w:r>
      <w:r w:rsidR="00713FA9" w:rsidRPr="006B2FE9">
        <w:rPr>
          <w:szCs w:val="28"/>
        </w:rPr>
        <w:t xml:space="preserve"> </w:t>
      </w:r>
      <w:r w:rsidR="006B2FE9" w:rsidRPr="006B2FE9">
        <w:rPr>
          <w:rFonts w:eastAsiaTheme="minorEastAsia" w:cstheme="minorBidi"/>
          <w:szCs w:val="28"/>
        </w:rPr>
        <w:t xml:space="preserve">в </w:t>
      </w:r>
      <w:r w:rsidR="006B2FE9" w:rsidRPr="006B2FE9">
        <w:rPr>
          <w:rFonts w:eastAsiaTheme="minorEastAsia" w:cstheme="minorBidi"/>
          <w:color w:val="000000"/>
          <w:szCs w:val="28"/>
        </w:rPr>
        <w:t xml:space="preserve">профильных лагерях дневного пребывания за счет средств краевого бюджета: 800 детей из многодетных и малообеспеченных семей и семей, находящихся в трудной жизненной ситуации, за счет средств местного бюджета оздоровлено 590 детей. </w:t>
      </w:r>
    </w:p>
    <w:p w14:paraId="1B44120D" w14:textId="0217048B" w:rsidR="00541E5A" w:rsidRPr="00901499" w:rsidRDefault="00541E5A" w:rsidP="00541E5A">
      <w:pPr>
        <w:ind w:firstLine="709"/>
        <w:jc w:val="both"/>
        <w:rPr>
          <w:rFonts w:eastAsiaTheme="minorEastAsia" w:cstheme="minorBidi"/>
          <w:szCs w:val="28"/>
        </w:rPr>
      </w:pPr>
      <w:r w:rsidRPr="00901499">
        <w:rPr>
          <w:rFonts w:eastAsiaTheme="minorEastAsia" w:cstheme="minorBidi"/>
          <w:szCs w:val="28"/>
        </w:rPr>
        <w:t>Целевой показатель «Число детей, отдохнувших в каникулярное время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питания» - 1390 человек выполнен на 100%.</w:t>
      </w:r>
    </w:p>
    <w:p w14:paraId="04632C5C" w14:textId="4A08BF1C" w:rsidR="00713FA9" w:rsidRPr="00F11C06" w:rsidRDefault="00713FA9" w:rsidP="00713FA9">
      <w:pPr>
        <w:ind w:firstLine="709"/>
        <w:jc w:val="both"/>
        <w:rPr>
          <w:szCs w:val="28"/>
        </w:rPr>
      </w:pPr>
      <w:r w:rsidRPr="00901499">
        <w:rPr>
          <w:szCs w:val="28"/>
        </w:rPr>
        <w:t xml:space="preserve">Два предусмотренных к финансированию </w:t>
      </w:r>
      <w:proofErr w:type="spellStart"/>
      <w:r w:rsidR="00A958C0" w:rsidRPr="00901499">
        <w:rPr>
          <w:szCs w:val="28"/>
        </w:rPr>
        <w:t>под</w:t>
      </w:r>
      <w:r w:rsidR="00E72B0D" w:rsidRPr="00901499">
        <w:rPr>
          <w:szCs w:val="28"/>
        </w:rPr>
        <w:t>м</w:t>
      </w:r>
      <w:r w:rsidRPr="00901499">
        <w:rPr>
          <w:szCs w:val="28"/>
        </w:rPr>
        <w:t>ероприятия</w:t>
      </w:r>
      <w:proofErr w:type="spellEnd"/>
      <w:r w:rsidRPr="00901499">
        <w:rPr>
          <w:szCs w:val="28"/>
        </w:rPr>
        <w:t xml:space="preserve"> (по организации питания школьников </w:t>
      </w:r>
      <w:r w:rsidR="00DE543C" w:rsidRPr="00901499">
        <w:rPr>
          <w:szCs w:val="28"/>
        </w:rPr>
        <w:t xml:space="preserve">и расходы, связанные с открытием </w:t>
      </w:r>
      <w:r w:rsidR="00DE543C" w:rsidRPr="00DE543C">
        <w:rPr>
          <w:szCs w:val="28"/>
        </w:rPr>
        <w:t>и организацией работы лагерей</w:t>
      </w:r>
      <w:r w:rsidRPr="00F11C06">
        <w:rPr>
          <w:szCs w:val="28"/>
        </w:rPr>
        <w:t xml:space="preserve">) </w:t>
      </w:r>
      <w:r w:rsidR="00E72B0D">
        <w:rPr>
          <w:szCs w:val="28"/>
        </w:rPr>
        <w:t xml:space="preserve">процессного </w:t>
      </w:r>
      <w:r w:rsidRPr="00F11C06">
        <w:rPr>
          <w:szCs w:val="28"/>
        </w:rPr>
        <w:t xml:space="preserve">мероприятия №1 выполнены на </w:t>
      </w:r>
      <w:bookmarkStart w:id="9" w:name="_Hlk220256900"/>
      <w:r w:rsidR="00DE543C">
        <w:rPr>
          <w:szCs w:val="28"/>
        </w:rPr>
        <w:t>100</w:t>
      </w:r>
      <w:r w:rsidRPr="00F11C06">
        <w:rPr>
          <w:szCs w:val="28"/>
        </w:rPr>
        <w:t>%:</w:t>
      </w:r>
      <w:bookmarkEnd w:id="9"/>
    </w:p>
    <w:p w14:paraId="6BA97F6A" w14:textId="5F97F539" w:rsidR="00713FA9" w:rsidRDefault="002E6B5E" w:rsidP="00713FA9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- </w:t>
      </w:r>
      <w:r w:rsidR="00E72B0D">
        <w:rPr>
          <w:szCs w:val="28"/>
        </w:rPr>
        <w:t xml:space="preserve">мероприятие </w:t>
      </w:r>
      <w:r w:rsidR="00713FA9" w:rsidRPr="00F11C06">
        <w:rPr>
          <w:szCs w:val="28"/>
        </w:rPr>
        <w:t xml:space="preserve">№ </w:t>
      </w:r>
      <w:r w:rsidR="007B4D84">
        <w:rPr>
          <w:szCs w:val="28"/>
        </w:rPr>
        <w:t>2.</w:t>
      </w:r>
      <w:r w:rsidR="00713FA9" w:rsidRPr="00F11C06">
        <w:rPr>
          <w:szCs w:val="28"/>
        </w:rPr>
        <w:t>1.1. «</w:t>
      </w:r>
      <w:r w:rsidR="007B4D84" w:rsidRPr="007B4D84">
        <w:rPr>
          <w:szCs w:val="28"/>
        </w:rPr>
        <w:t xml:space="preserve">Приобретение продуктов питания, обеспечение доставки и (или) приготовления готового питания для детей (организация услуги) в профильных лагерях, организованных муниципальными </w:t>
      </w:r>
      <w:r w:rsidR="007B4D84" w:rsidRPr="007B4D84">
        <w:rPr>
          <w:szCs w:val="28"/>
        </w:rPr>
        <w:lastRenderedPageBreak/>
        <w:t>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</w:r>
      <w:r w:rsidR="00713FA9" w:rsidRPr="00734496">
        <w:rPr>
          <w:color w:val="000000" w:themeColor="text1"/>
          <w:szCs w:val="28"/>
        </w:rPr>
        <w:t>» - план</w:t>
      </w:r>
      <w:r w:rsidR="00FA0E67" w:rsidRPr="00734496">
        <w:rPr>
          <w:color w:val="000000" w:themeColor="text1"/>
          <w:szCs w:val="28"/>
        </w:rPr>
        <w:t xml:space="preserve"> </w:t>
      </w:r>
      <w:bookmarkStart w:id="10" w:name="_Hlk220256885"/>
      <w:r w:rsidR="00211316" w:rsidRPr="00734496">
        <w:rPr>
          <w:color w:val="000000" w:themeColor="text1"/>
          <w:szCs w:val="28"/>
        </w:rPr>
        <w:t>4</w:t>
      </w:r>
      <w:r w:rsidR="007B4D84">
        <w:rPr>
          <w:color w:val="000000" w:themeColor="text1"/>
          <w:szCs w:val="28"/>
        </w:rPr>
        <w:t> 411,5</w:t>
      </w:r>
      <w:r w:rsidR="00713FA9" w:rsidRPr="00734496">
        <w:rPr>
          <w:color w:val="000000" w:themeColor="text1"/>
          <w:szCs w:val="28"/>
        </w:rPr>
        <w:t xml:space="preserve"> тыс. руб.</w:t>
      </w:r>
      <w:r w:rsidR="00C56FF9" w:rsidRPr="00734496">
        <w:rPr>
          <w:color w:val="000000" w:themeColor="text1"/>
          <w:szCs w:val="28"/>
        </w:rPr>
        <w:t xml:space="preserve">(2 </w:t>
      </w:r>
      <w:r w:rsidR="007B4D84">
        <w:rPr>
          <w:color w:val="000000" w:themeColor="text1"/>
          <w:szCs w:val="28"/>
        </w:rPr>
        <w:t>5</w:t>
      </w:r>
      <w:r w:rsidR="00C56FF9" w:rsidRPr="00734496">
        <w:rPr>
          <w:color w:val="000000" w:themeColor="text1"/>
          <w:szCs w:val="28"/>
        </w:rPr>
        <w:t>38,</w:t>
      </w:r>
      <w:r w:rsidR="007B4D84">
        <w:rPr>
          <w:color w:val="000000" w:themeColor="text1"/>
          <w:szCs w:val="28"/>
        </w:rPr>
        <w:t>9</w:t>
      </w:r>
      <w:r w:rsidR="00C56FF9" w:rsidRPr="00734496">
        <w:rPr>
          <w:color w:val="000000" w:themeColor="text1"/>
          <w:szCs w:val="28"/>
        </w:rPr>
        <w:t xml:space="preserve"> тыс. руб. – краевой бюджет, 1 </w:t>
      </w:r>
      <w:r w:rsidR="007B4D84">
        <w:rPr>
          <w:color w:val="000000" w:themeColor="text1"/>
          <w:szCs w:val="28"/>
        </w:rPr>
        <w:t>872</w:t>
      </w:r>
      <w:r w:rsidR="00C56FF9" w:rsidRPr="00734496">
        <w:rPr>
          <w:color w:val="000000" w:themeColor="text1"/>
          <w:szCs w:val="28"/>
        </w:rPr>
        <w:t>,</w:t>
      </w:r>
      <w:r w:rsidR="00A958C0" w:rsidRPr="00CA49DF">
        <w:rPr>
          <w:szCs w:val="28"/>
        </w:rPr>
        <w:t>6</w:t>
      </w:r>
      <w:r w:rsidR="00C56FF9" w:rsidRPr="00CA49DF">
        <w:rPr>
          <w:szCs w:val="28"/>
        </w:rPr>
        <w:t xml:space="preserve"> т</w:t>
      </w:r>
      <w:r w:rsidR="00C56FF9" w:rsidRPr="00734496">
        <w:rPr>
          <w:color w:val="000000" w:themeColor="text1"/>
          <w:szCs w:val="28"/>
        </w:rPr>
        <w:t>ыс. руб.- местный бюджет)</w:t>
      </w:r>
      <w:r w:rsidR="00713FA9" w:rsidRPr="00734496">
        <w:rPr>
          <w:color w:val="000000" w:themeColor="text1"/>
          <w:szCs w:val="28"/>
        </w:rPr>
        <w:t xml:space="preserve">, </w:t>
      </w:r>
      <w:bookmarkEnd w:id="10"/>
      <w:r w:rsidR="00713FA9" w:rsidRPr="00734496">
        <w:rPr>
          <w:color w:val="000000" w:themeColor="text1"/>
          <w:szCs w:val="28"/>
        </w:rPr>
        <w:t xml:space="preserve">исполнено </w:t>
      </w:r>
      <w:r w:rsidR="007B4D84" w:rsidRPr="00734496">
        <w:rPr>
          <w:color w:val="000000" w:themeColor="text1"/>
          <w:szCs w:val="28"/>
        </w:rPr>
        <w:t>4</w:t>
      </w:r>
      <w:r w:rsidR="007B4D84">
        <w:rPr>
          <w:color w:val="000000" w:themeColor="text1"/>
          <w:szCs w:val="28"/>
        </w:rPr>
        <w:t> 411,5</w:t>
      </w:r>
      <w:r w:rsidR="007B4D84" w:rsidRPr="00734496">
        <w:rPr>
          <w:color w:val="000000" w:themeColor="text1"/>
          <w:szCs w:val="28"/>
        </w:rPr>
        <w:t xml:space="preserve"> тыс. руб.(2 </w:t>
      </w:r>
      <w:r w:rsidR="007B4D84">
        <w:rPr>
          <w:color w:val="000000" w:themeColor="text1"/>
          <w:szCs w:val="28"/>
        </w:rPr>
        <w:t>5</w:t>
      </w:r>
      <w:r w:rsidR="007B4D84" w:rsidRPr="00734496">
        <w:rPr>
          <w:color w:val="000000" w:themeColor="text1"/>
          <w:szCs w:val="28"/>
        </w:rPr>
        <w:t>38,</w:t>
      </w:r>
      <w:r w:rsidR="007B4D84">
        <w:rPr>
          <w:color w:val="000000" w:themeColor="text1"/>
          <w:szCs w:val="28"/>
        </w:rPr>
        <w:t>9</w:t>
      </w:r>
      <w:r w:rsidR="007B4D84" w:rsidRPr="00734496">
        <w:rPr>
          <w:color w:val="000000" w:themeColor="text1"/>
          <w:szCs w:val="28"/>
        </w:rPr>
        <w:t xml:space="preserve"> тыс. руб. – краевой бюджет, 1 </w:t>
      </w:r>
      <w:r w:rsidR="007B4D84">
        <w:rPr>
          <w:color w:val="000000" w:themeColor="text1"/>
          <w:szCs w:val="28"/>
        </w:rPr>
        <w:t>872</w:t>
      </w:r>
      <w:r w:rsidR="007B4D84" w:rsidRPr="00CA49DF">
        <w:rPr>
          <w:szCs w:val="28"/>
        </w:rPr>
        <w:t>,</w:t>
      </w:r>
      <w:r w:rsidR="00A958C0" w:rsidRPr="00CA49DF">
        <w:rPr>
          <w:szCs w:val="28"/>
        </w:rPr>
        <w:t>6</w:t>
      </w:r>
      <w:r w:rsidR="007B4D84" w:rsidRPr="00CA49DF">
        <w:rPr>
          <w:szCs w:val="28"/>
        </w:rPr>
        <w:t xml:space="preserve"> </w:t>
      </w:r>
      <w:r w:rsidR="007B4D84" w:rsidRPr="00734496">
        <w:rPr>
          <w:color w:val="000000" w:themeColor="text1"/>
          <w:szCs w:val="28"/>
        </w:rPr>
        <w:t>тыс. руб.- местный бюджет)</w:t>
      </w:r>
      <w:r w:rsidR="007B4D84" w:rsidRPr="007B4D84">
        <w:rPr>
          <w:szCs w:val="28"/>
        </w:rPr>
        <w:t xml:space="preserve"> </w:t>
      </w:r>
      <w:r w:rsidR="007B4D84">
        <w:rPr>
          <w:szCs w:val="28"/>
        </w:rPr>
        <w:t>100</w:t>
      </w:r>
      <w:r w:rsidR="007B4D84" w:rsidRPr="00F11C06">
        <w:rPr>
          <w:szCs w:val="28"/>
        </w:rPr>
        <w:t>%</w:t>
      </w:r>
      <w:r w:rsidR="007B4D84">
        <w:rPr>
          <w:szCs w:val="28"/>
        </w:rPr>
        <w:t>. Плановое значение результата мероприятий – обеспечение работы 14 лагерей достигнуто</w:t>
      </w:r>
      <w:r w:rsidR="00713FA9" w:rsidRPr="00734496">
        <w:rPr>
          <w:color w:val="000000" w:themeColor="text1"/>
          <w:szCs w:val="28"/>
        </w:rPr>
        <w:t>;</w:t>
      </w:r>
    </w:p>
    <w:p w14:paraId="5B45175F" w14:textId="049E764D" w:rsidR="00A958C0" w:rsidRPr="00734496" w:rsidRDefault="00A958C0" w:rsidP="00713FA9">
      <w:pPr>
        <w:ind w:firstLine="709"/>
        <w:jc w:val="both"/>
        <w:rPr>
          <w:color w:val="000000" w:themeColor="text1"/>
          <w:szCs w:val="28"/>
        </w:rPr>
      </w:pPr>
      <w:r w:rsidRPr="0012514B">
        <w:rPr>
          <w:szCs w:val="28"/>
        </w:rPr>
        <w:t>Средний расход на питание 1 учащегося за 1 день, во время его пребывания в профильном лагере составил 169 руб. 26 коп.</w:t>
      </w:r>
      <w:r>
        <w:rPr>
          <w:szCs w:val="28"/>
        </w:rPr>
        <w:t xml:space="preserve"> </w:t>
      </w:r>
      <w:r w:rsidRPr="0012514B">
        <w:rPr>
          <w:szCs w:val="28"/>
        </w:rPr>
        <w:t>за счет средств краевого бюджета, 169 руб.27 коп. за счет средств местного бюджета.</w:t>
      </w:r>
    </w:p>
    <w:p w14:paraId="6089F5F9" w14:textId="4E2D12D5" w:rsidR="00713FA9" w:rsidRPr="00734496" w:rsidRDefault="00713FA9" w:rsidP="00713FA9">
      <w:pPr>
        <w:ind w:firstLine="709"/>
        <w:jc w:val="both"/>
        <w:rPr>
          <w:color w:val="000000" w:themeColor="text1"/>
          <w:szCs w:val="28"/>
        </w:rPr>
      </w:pPr>
      <w:r w:rsidRPr="00734496">
        <w:rPr>
          <w:color w:val="000000" w:themeColor="text1"/>
          <w:szCs w:val="28"/>
        </w:rPr>
        <w:t xml:space="preserve">-  </w:t>
      </w:r>
      <w:r w:rsidR="00E72B0D">
        <w:rPr>
          <w:color w:val="000000" w:themeColor="text1"/>
          <w:szCs w:val="28"/>
        </w:rPr>
        <w:t xml:space="preserve">мероприятие </w:t>
      </w:r>
      <w:r w:rsidRPr="00734496">
        <w:rPr>
          <w:color w:val="000000" w:themeColor="text1"/>
          <w:szCs w:val="28"/>
        </w:rPr>
        <w:t xml:space="preserve">№ </w:t>
      </w:r>
      <w:r w:rsidR="00D914FD">
        <w:rPr>
          <w:color w:val="000000" w:themeColor="text1"/>
          <w:szCs w:val="28"/>
        </w:rPr>
        <w:t>2.</w:t>
      </w:r>
      <w:r w:rsidRPr="00734496">
        <w:rPr>
          <w:color w:val="000000" w:themeColor="text1"/>
          <w:szCs w:val="28"/>
        </w:rPr>
        <w:t>1.</w:t>
      </w:r>
      <w:r w:rsidR="00D914FD">
        <w:rPr>
          <w:color w:val="000000" w:themeColor="text1"/>
          <w:szCs w:val="28"/>
        </w:rPr>
        <w:t>2</w:t>
      </w:r>
      <w:r w:rsidRPr="00734496">
        <w:rPr>
          <w:color w:val="000000" w:themeColor="text1"/>
          <w:szCs w:val="28"/>
        </w:rPr>
        <w:t xml:space="preserve"> «</w:t>
      </w:r>
      <w:r w:rsidR="00D914FD" w:rsidRPr="00D914FD">
        <w:rPr>
          <w:color w:val="000000" w:themeColor="text1"/>
          <w:szCs w:val="28"/>
        </w:rPr>
        <w:t>Расходы, связанные с открытием и организацией работы лагерей дневного пребывания на базе образовательных учреждений</w:t>
      </w:r>
      <w:r w:rsidRPr="00734496">
        <w:rPr>
          <w:color w:val="000000" w:themeColor="text1"/>
          <w:szCs w:val="28"/>
        </w:rPr>
        <w:t xml:space="preserve">» - план – </w:t>
      </w:r>
      <w:r w:rsidR="00D914FD">
        <w:rPr>
          <w:color w:val="000000" w:themeColor="text1"/>
          <w:szCs w:val="28"/>
        </w:rPr>
        <w:t>300,8</w:t>
      </w:r>
      <w:r w:rsidRPr="00734496">
        <w:rPr>
          <w:color w:val="000000" w:themeColor="text1"/>
          <w:szCs w:val="28"/>
        </w:rPr>
        <w:t xml:space="preserve"> тыс. руб., исполнено – </w:t>
      </w:r>
      <w:r w:rsidR="00D914FD">
        <w:rPr>
          <w:color w:val="000000" w:themeColor="text1"/>
          <w:szCs w:val="28"/>
        </w:rPr>
        <w:t>300,5</w:t>
      </w:r>
      <w:r w:rsidRPr="00734496">
        <w:rPr>
          <w:color w:val="000000" w:themeColor="text1"/>
          <w:szCs w:val="28"/>
        </w:rPr>
        <w:t xml:space="preserve"> тыс. руб.</w:t>
      </w:r>
      <w:r w:rsidR="002E6B5E" w:rsidRPr="00734496">
        <w:rPr>
          <w:color w:val="000000" w:themeColor="text1"/>
          <w:szCs w:val="28"/>
        </w:rPr>
        <w:t>(</w:t>
      </w:r>
      <w:r w:rsidR="00D914FD">
        <w:rPr>
          <w:color w:val="000000" w:themeColor="text1"/>
          <w:szCs w:val="28"/>
        </w:rPr>
        <w:t>99,9</w:t>
      </w:r>
      <w:r w:rsidR="002E6B5E" w:rsidRPr="00734496">
        <w:rPr>
          <w:color w:val="000000" w:themeColor="text1"/>
          <w:szCs w:val="28"/>
        </w:rPr>
        <w:t xml:space="preserve"> %).</w:t>
      </w:r>
    </w:p>
    <w:p w14:paraId="04042778" w14:textId="3924FE85" w:rsidR="0021740D" w:rsidRPr="0012514B" w:rsidRDefault="00774F15" w:rsidP="00F50F55">
      <w:pPr>
        <w:ind w:firstLine="709"/>
        <w:jc w:val="both"/>
        <w:rPr>
          <w:szCs w:val="28"/>
        </w:rPr>
      </w:pPr>
      <w:r w:rsidRPr="00774F15">
        <w:rPr>
          <w:szCs w:val="28"/>
        </w:rPr>
        <w:t xml:space="preserve">Учреждения </w:t>
      </w:r>
      <w:r>
        <w:rPr>
          <w:szCs w:val="28"/>
        </w:rPr>
        <w:t xml:space="preserve">были </w:t>
      </w:r>
      <w:r w:rsidRPr="00774F15">
        <w:rPr>
          <w:szCs w:val="28"/>
        </w:rPr>
        <w:t xml:space="preserve">оснащены </w:t>
      </w:r>
      <w:r>
        <w:rPr>
          <w:szCs w:val="28"/>
        </w:rPr>
        <w:t xml:space="preserve">необходимым </w:t>
      </w:r>
      <w:r w:rsidRPr="00774F15">
        <w:rPr>
          <w:szCs w:val="28"/>
        </w:rPr>
        <w:t>оборудованием для обработки помещений, дезинфицирующими средствами и средствами личной гигиены</w:t>
      </w:r>
      <w:r w:rsidR="00764DAA">
        <w:rPr>
          <w:szCs w:val="28"/>
        </w:rPr>
        <w:t>, фактическое значение результата -100%.</w:t>
      </w:r>
    </w:p>
    <w:p w14:paraId="6ECB1743" w14:textId="1DADDB77" w:rsidR="00FA5358" w:rsidRPr="00901499" w:rsidRDefault="00F50F55" w:rsidP="00F50F55">
      <w:pPr>
        <w:shd w:val="clear" w:color="auto" w:fill="FFFFFF"/>
        <w:jc w:val="both"/>
        <w:rPr>
          <w:szCs w:val="28"/>
        </w:rPr>
      </w:pPr>
      <w:r w:rsidRPr="00901499">
        <w:rPr>
          <w:szCs w:val="28"/>
        </w:rPr>
        <w:t xml:space="preserve">          </w:t>
      </w:r>
      <w:bookmarkStart w:id="11" w:name="_Hlk220258437"/>
      <w:proofErr w:type="gramStart"/>
      <w:r w:rsidR="00D914FD" w:rsidRPr="00901499">
        <w:rPr>
          <w:szCs w:val="28"/>
        </w:rPr>
        <w:t>На реализацию</w:t>
      </w:r>
      <w:r w:rsidR="009E5C02" w:rsidRPr="00901499">
        <w:rPr>
          <w:szCs w:val="28"/>
        </w:rPr>
        <w:t xml:space="preserve"> </w:t>
      </w:r>
      <w:r w:rsidR="00D914FD" w:rsidRPr="00901499">
        <w:rPr>
          <w:szCs w:val="28"/>
        </w:rPr>
        <w:t>мероприятия № 2</w:t>
      </w:r>
      <w:r w:rsidR="00A13B51" w:rsidRPr="00901499">
        <w:rPr>
          <w:szCs w:val="28"/>
        </w:rPr>
        <w:t>.2</w:t>
      </w:r>
      <w:r w:rsidR="00D914FD" w:rsidRPr="00901499">
        <w:rPr>
          <w:szCs w:val="28"/>
        </w:rPr>
        <w:t xml:space="preserve"> </w:t>
      </w:r>
      <w:r w:rsidR="00F932AB" w:rsidRPr="00901499">
        <w:rPr>
          <w:szCs w:val="28"/>
        </w:rPr>
        <w:t>«Организация работы «Лагерей труда и отдыха дневного</w:t>
      </w:r>
      <w:r w:rsidRPr="00901499">
        <w:rPr>
          <w:szCs w:val="28"/>
        </w:rPr>
        <w:t xml:space="preserve"> </w:t>
      </w:r>
      <w:r w:rsidR="00F932AB" w:rsidRPr="00901499">
        <w:rPr>
          <w:szCs w:val="28"/>
        </w:rPr>
        <w:t>пребывания»</w:t>
      </w:r>
      <w:r w:rsidRPr="00901499">
        <w:rPr>
          <w:szCs w:val="28"/>
        </w:rPr>
        <w:t>,</w:t>
      </w:r>
      <w:r w:rsidR="00D914FD" w:rsidRPr="00901499">
        <w:rPr>
          <w:szCs w:val="28"/>
          <w:lang w:eastAsia="ar-SA"/>
        </w:rPr>
        <w:t xml:space="preserve"> </w:t>
      </w:r>
      <w:r w:rsidR="000A175D" w:rsidRPr="00901499">
        <w:rPr>
          <w:szCs w:val="28"/>
          <w:lang w:eastAsia="ar-SA"/>
        </w:rPr>
        <w:t xml:space="preserve">главный </w:t>
      </w:r>
      <w:r w:rsidRPr="00901499">
        <w:rPr>
          <w:szCs w:val="28"/>
          <w:lang w:eastAsia="ar-SA"/>
        </w:rPr>
        <w:t>р</w:t>
      </w:r>
      <w:r w:rsidR="00D914FD" w:rsidRPr="00901499">
        <w:rPr>
          <w:szCs w:val="28"/>
          <w:lang w:eastAsia="ar-SA"/>
        </w:rPr>
        <w:t>аспорядитель бюджетных средств</w:t>
      </w:r>
      <w:r w:rsidR="00E713EE" w:rsidRPr="00901499">
        <w:rPr>
          <w:szCs w:val="28"/>
          <w:lang w:eastAsia="ar-SA"/>
        </w:rPr>
        <w:t xml:space="preserve"> и</w:t>
      </w:r>
      <w:r w:rsidRPr="00901499">
        <w:rPr>
          <w:szCs w:val="28"/>
          <w:lang w:eastAsia="ar-SA"/>
        </w:rPr>
        <w:t xml:space="preserve"> </w:t>
      </w:r>
      <w:r w:rsidR="00D7102D" w:rsidRPr="00901499">
        <w:rPr>
          <w:szCs w:val="28"/>
          <w:lang w:eastAsia="ar-SA"/>
        </w:rPr>
        <w:t>ответственный за достижение результата</w:t>
      </w:r>
      <w:r w:rsidR="00D914FD" w:rsidRPr="00901499">
        <w:rPr>
          <w:szCs w:val="28"/>
          <w:lang w:eastAsia="ar-SA"/>
        </w:rPr>
        <w:t xml:space="preserve"> </w:t>
      </w:r>
      <w:r w:rsidR="00D7102D" w:rsidRPr="00901499">
        <w:rPr>
          <w:szCs w:val="28"/>
          <w:lang w:eastAsia="ar-SA"/>
        </w:rPr>
        <w:t xml:space="preserve">мероприятия </w:t>
      </w:r>
      <w:r w:rsidR="00D914FD" w:rsidRPr="00901499">
        <w:rPr>
          <w:szCs w:val="28"/>
          <w:lang w:eastAsia="ar-SA"/>
        </w:rPr>
        <w:t>– управление образования</w:t>
      </w:r>
      <w:bookmarkEnd w:id="11"/>
      <w:r w:rsidRPr="00901499">
        <w:rPr>
          <w:szCs w:val="28"/>
          <w:lang w:eastAsia="ar-SA"/>
        </w:rPr>
        <w:t xml:space="preserve">, </w:t>
      </w:r>
      <w:r w:rsidRPr="00901499">
        <w:rPr>
          <w:szCs w:val="28"/>
        </w:rPr>
        <w:t>бы</w:t>
      </w:r>
      <w:r w:rsidR="00FA5358" w:rsidRPr="00901499">
        <w:rPr>
          <w:szCs w:val="28"/>
        </w:rPr>
        <w:t xml:space="preserve">ло предусмотрено в муниципальной программе   </w:t>
      </w:r>
      <w:r w:rsidR="00E713EE" w:rsidRPr="00901499">
        <w:rPr>
          <w:szCs w:val="28"/>
        </w:rPr>
        <w:t xml:space="preserve">из </w:t>
      </w:r>
      <w:r w:rsidR="00FA5358" w:rsidRPr="00901499">
        <w:rPr>
          <w:szCs w:val="28"/>
        </w:rPr>
        <w:t xml:space="preserve">средств местного бюджета </w:t>
      </w:r>
      <w:r w:rsidR="00E713EE" w:rsidRPr="00901499">
        <w:rPr>
          <w:szCs w:val="28"/>
        </w:rPr>
        <w:t xml:space="preserve">- </w:t>
      </w:r>
      <w:r w:rsidRPr="00901499">
        <w:rPr>
          <w:szCs w:val="28"/>
        </w:rPr>
        <w:t xml:space="preserve">179,0 </w:t>
      </w:r>
      <w:r w:rsidR="00FA5358" w:rsidRPr="00901499">
        <w:rPr>
          <w:szCs w:val="28"/>
        </w:rPr>
        <w:t xml:space="preserve"> тыс. руб., </w:t>
      </w:r>
      <w:r w:rsidRPr="00901499">
        <w:rPr>
          <w:szCs w:val="28"/>
        </w:rPr>
        <w:t>кассовые расходы -</w:t>
      </w:r>
      <w:r w:rsidR="00E713EE" w:rsidRPr="00901499">
        <w:rPr>
          <w:szCs w:val="28"/>
        </w:rPr>
        <w:t xml:space="preserve"> </w:t>
      </w:r>
      <w:r w:rsidRPr="00901499">
        <w:rPr>
          <w:szCs w:val="28"/>
        </w:rPr>
        <w:t xml:space="preserve">179,0  тыс. рублей </w:t>
      </w:r>
      <w:r w:rsidR="00E713EE" w:rsidRPr="00901499">
        <w:rPr>
          <w:szCs w:val="28"/>
        </w:rPr>
        <w:t xml:space="preserve">или </w:t>
      </w:r>
      <w:r w:rsidRPr="00901499">
        <w:rPr>
          <w:szCs w:val="28"/>
        </w:rPr>
        <w:t>100 %.</w:t>
      </w:r>
      <w:r w:rsidR="00764DAA" w:rsidRPr="00901499">
        <w:rPr>
          <w:szCs w:val="28"/>
        </w:rPr>
        <w:t xml:space="preserve"> Плановое значение результата мероприятия </w:t>
      </w:r>
      <w:r w:rsidR="00BC6AEA" w:rsidRPr="00901499">
        <w:rPr>
          <w:szCs w:val="28"/>
        </w:rPr>
        <w:t>«Доля детей охваченных отдыхом, оздоровлением и занятостью  в лагерях труда и отдыха на</w:t>
      </w:r>
      <w:proofErr w:type="gramEnd"/>
      <w:r w:rsidR="00BC6AEA" w:rsidRPr="00901499">
        <w:rPr>
          <w:szCs w:val="28"/>
        </w:rPr>
        <w:t xml:space="preserve"> базе муниципальных образовательных организаций в каникулярное время из числа лиц обучающихся в образовательных организациях» - </w:t>
      </w:r>
      <w:r w:rsidR="00764DAA" w:rsidRPr="00901499">
        <w:rPr>
          <w:szCs w:val="28"/>
        </w:rPr>
        <w:t>0,4% достигнуто.</w:t>
      </w:r>
    </w:p>
    <w:p w14:paraId="4CE4C44F" w14:textId="77777777" w:rsidR="00FA5358" w:rsidRPr="0012514B" w:rsidRDefault="00FA5358" w:rsidP="00FA5358">
      <w:pPr>
        <w:ind w:firstLine="709"/>
        <w:jc w:val="both"/>
        <w:rPr>
          <w:szCs w:val="28"/>
        </w:rPr>
      </w:pPr>
      <w:r w:rsidRPr="00734496">
        <w:rPr>
          <w:color w:val="000000" w:themeColor="text1"/>
          <w:szCs w:val="28"/>
        </w:rPr>
        <w:t xml:space="preserve">Лагерь труда и отдыха дневного пребывания был открыт </w:t>
      </w:r>
      <w:r w:rsidRPr="0012514B">
        <w:rPr>
          <w:szCs w:val="28"/>
        </w:rPr>
        <w:t xml:space="preserve">на базе МБОУ СОШ № 20 ст. Казанской «Лагерь труда и отдыха» для 50 детей в возрасте от 14 лет. </w:t>
      </w:r>
    </w:p>
    <w:p w14:paraId="7F4BF757" w14:textId="00F7A530" w:rsidR="00DB4C59" w:rsidRDefault="00DB4C59" w:rsidP="00DB4C59">
      <w:pPr>
        <w:ind w:firstLine="709"/>
        <w:jc w:val="both"/>
        <w:rPr>
          <w:szCs w:val="28"/>
        </w:rPr>
      </w:pPr>
      <w:r w:rsidRPr="0012514B">
        <w:rPr>
          <w:szCs w:val="28"/>
        </w:rPr>
        <w:t xml:space="preserve">Средний расход на питание 1 учащегося за 1 день, во время его пребывания в лагере труда и отдыха составил </w:t>
      </w:r>
      <w:r w:rsidR="0012514B" w:rsidRPr="0012514B">
        <w:rPr>
          <w:szCs w:val="28"/>
        </w:rPr>
        <w:t xml:space="preserve">190 </w:t>
      </w:r>
      <w:r w:rsidRPr="0012514B">
        <w:rPr>
          <w:szCs w:val="28"/>
        </w:rPr>
        <w:t>руб.</w:t>
      </w:r>
      <w:r w:rsidR="0012514B" w:rsidRPr="0012514B">
        <w:rPr>
          <w:szCs w:val="28"/>
        </w:rPr>
        <w:t xml:space="preserve">90 </w:t>
      </w:r>
      <w:r w:rsidRPr="0012514B">
        <w:rPr>
          <w:szCs w:val="28"/>
        </w:rPr>
        <w:t>коп.</w:t>
      </w:r>
      <w:r w:rsidR="0012514B" w:rsidRPr="0012514B">
        <w:rPr>
          <w:szCs w:val="28"/>
        </w:rPr>
        <w:t xml:space="preserve"> за счет средств муниципального бюджета.</w:t>
      </w:r>
    </w:p>
    <w:p w14:paraId="0D38A348" w14:textId="77777777" w:rsidR="00541E5A" w:rsidRPr="00901499" w:rsidRDefault="00541E5A" w:rsidP="00541E5A">
      <w:pPr>
        <w:ind w:firstLine="709"/>
        <w:jc w:val="both"/>
        <w:rPr>
          <w:rFonts w:eastAsiaTheme="minorEastAsia" w:cstheme="minorBidi"/>
          <w:szCs w:val="28"/>
        </w:rPr>
      </w:pPr>
      <w:r w:rsidRPr="00901499">
        <w:rPr>
          <w:rFonts w:eastAsiaTheme="minorEastAsia" w:cstheme="minorBidi"/>
          <w:szCs w:val="28"/>
        </w:rPr>
        <w:t>Целевой показатель</w:t>
      </w:r>
      <w:r w:rsidRPr="00901499">
        <w:t xml:space="preserve"> «</w:t>
      </w:r>
      <w:r w:rsidRPr="00901499">
        <w:rPr>
          <w:rFonts w:eastAsiaTheme="minorEastAsia" w:cstheme="minorBidi"/>
          <w:szCs w:val="28"/>
        </w:rPr>
        <w:t>Число детей, посещающих лагеря труда и отдыха» - 50 человек выполнен на 100%.</w:t>
      </w:r>
    </w:p>
    <w:p w14:paraId="7C3CDF53" w14:textId="31C919CE" w:rsidR="00AE26E4" w:rsidRPr="00901499" w:rsidRDefault="00FA5358" w:rsidP="000C31DE">
      <w:pPr>
        <w:jc w:val="both"/>
        <w:rPr>
          <w:szCs w:val="28"/>
        </w:rPr>
      </w:pPr>
      <w:r w:rsidRPr="00734496">
        <w:rPr>
          <w:color w:val="000000" w:themeColor="text1"/>
          <w:szCs w:val="28"/>
        </w:rPr>
        <w:t xml:space="preserve">           </w:t>
      </w:r>
      <w:bookmarkStart w:id="12" w:name="_Hlk220259365"/>
      <w:r w:rsidR="00F50F55" w:rsidRPr="00A16EB0">
        <w:rPr>
          <w:szCs w:val="28"/>
        </w:rPr>
        <w:t>На реализацию</w:t>
      </w:r>
      <w:r w:rsidR="009E5C02" w:rsidRPr="00A16EB0">
        <w:rPr>
          <w:szCs w:val="28"/>
        </w:rPr>
        <w:t xml:space="preserve"> </w:t>
      </w:r>
      <w:r w:rsidR="00F50F55" w:rsidRPr="00A16EB0">
        <w:rPr>
          <w:szCs w:val="28"/>
        </w:rPr>
        <w:t xml:space="preserve">мероприятия № </w:t>
      </w:r>
      <w:r w:rsidR="00A13B51" w:rsidRPr="00A16EB0">
        <w:rPr>
          <w:szCs w:val="28"/>
        </w:rPr>
        <w:t>2.</w:t>
      </w:r>
      <w:r w:rsidR="00F50F55" w:rsidRPr="00A16EB0">
        <w:rPr>
          <w:szCs w:val="28"/>
        </w:rPr>
        <w:t xml:space="preserve">3 </w:t>
      </w:r>
      <w:bookmarkEnd w:id="12"/>
      <w:r w:rsidR="00F50F55" w:rsidRPr="00A16EB0">
        <w:rPr>
          <w:color w:val="000000" w:themeColor="text1"/>
          <w:szCs w:val="28"/>
        </w:rPr>
        <w:t>«</w:t>
      </w:r>
      <w:r w:rsidR="00340E2F" w:rsidRPr="00A16EB0">
        <w:rPr>
          <w:color w:val="000000" w:themeColor="text1"/>
          <w:szCs w:val="28"/>
        </w:rPr>
        <w:t xml:space="preserve">Организация отдыха детей в </w:t>
      </w:r>
      <w:r w:rsidR="00340E2F" w:rsidRPr="00901499">
        <w:rPr>
          <w:szCs w:val="28"/>
        </w:rPr>
        <w:t>краевых и муниципальных профильных сменах в оздоровительных учреждениях Краснодарского края</w:t>
      </w:r>
      <w:r w:rsidR="00F50F55" w:rsidRPr="00901499">
        <w:rPr>
          <w:szCs w:val="28"/>
        </w:rPr>
        <w:t>»,</w:t>
      </w:r>
      <w:r w:rsidR="00F50F55" w:rsidRPr="00901499">
        <w:rPr>
          <w:szCs w:val="28"/>
          <w:lang w:eastAsia="ar-SA"/>
        </w:rPr>
        <w:t xml:space="preserve"> </w:t>
      </w:r>
      <w:r w:rsidR="000A175D" w:rsidRPr="00901499">
        <w:rPr>
          <w:szCs w:val="28"/>
          <w:lang w:eastAsia="ar-SA"/>
        </w:rPr>
        <w:t xml:space="preserve">главный </w:t>
      </w:r>
      <w:r w:rsidR="00F50F55" w:rsidRPr="00901499">
        <w:rPr>
          <w:szCs w:val="28"/>
          <w:lang w:eastAsia="ar-SA"/>
        </w:rPr>
        <w:t xml:space="preserve">распорядитель бюджетных средств </w:t>
      </w:r>
      <w:r w:rsidR="00D7102D" w:rsidRPr="00901499">
        <w:rPr>
          <w:szCs w:val="28"/>
          <w:lang w:eastAsia="ar-SA"/>
        </w:rPr>
        <w:t xml:space="preserve">и ответственный за достижение результата мероприятия </w:t>
      </w:r>
      <w:r w:rsidR="00F50F55" w:rsidRPr="00901499">
        <w:rPr>
          <w:szCs w:val="28"/>
          <w:lang w:eastAsia="ar-SA"/>
        </w:rPr>
        <w:t>– управление образования</w:t>
      </w:r>
      <w:r w:rsidR="000C31DE" w:rsidRPr="00901499">
        <w:rPr>
          <w:szCs w:val="28"/>
          <w:lang w:eastAsia="ar-SA"/>
        </w:rPr>
        <w:t>,</w:t>
      </w:r>
      <w:r w:rsidR="00340E2F" w:rsidRPr="00901499">
        <w:rPr>
          <w:szCs w:val="28"/>
          <w:lang w:eastAsia="ar-SA"/>
        </w:rPr>
        <w:t xml:space="preserve"> </w:t>
      </w:r>
      <w:r w:rsidR="00FB42C7" w:rsidRPr="00901499">
        <w:rPr>
          <w:szCs w:val="28"/>
        </w:rPr>
        <w:t>в 20</w:t>
      </w:r>
      <w:r w:rsidR="00C40FC9" w:rsidRPr="00901499">
        <w:rPr>
          <w:szCs w:val="28"/>
        </w:rPr>
        <w:t>2</w:t>
      </w:r>
      <w:r w:rsidR="00340E2F" w:rsidRPr="00901499">
        <w:rPr>
          <w:szCs w:val="28"/>
        </w:rPr>
        <w:t>5</w:t>
      </w:r>
      <w:r w:rsidR="00F932AB" w:rsidRPr="00901499">
        <w:rPr>
          <w:szCs w:val="28"/>
        </w:rPr>
        <w:t xml:space="preserve"> году было направлено  </w:t>
      </w:r>
      <w:r w:rsidR="00340E2F" w:rsidRPr="00901499">
        <w:rPr>
          <w:szCs w:val="28"/>
        </w:rPr>
        <w:t xml:space="preserve">338,0 тыс. рублей </w:t>
      </w:r>
      <w:r w:rsidR="000A175D" w:rsidRPr="00901499">
        <w:rPr>
          <w:szCs w:val="28"/>
        </w:rPr>
        <w:t xml:space="preserve">из </w:t>
      </w:r>
      <w:r w:rsidR="00340E2F" w:rsidRPr="00901499">
        <w:rPr>
          <w:szCs w:val="28"/>
        </w:rPr>
        <w:t>ср</w:t>
      </w:r>
      <w:r w:rsidR="003620C9" w:rsidRPr="00901499">
        <w:rPr>
          <w:szCs w:val="28"/>
        </w:rPr>
        <w:t>е</w:t>
      </w:r>
      <w:proofErr w:type="gramStart"/>
      <w:r w:rsidR="003620C9" w:rsidRPr="00901499">
        <w:rPr>
          <w:szCs w:val="28"/>
        </w:rPr>
        <w:t>дств</w:t>
      </w:r>
      <w:r w:rsidR="00340E2F" w:rsidRPr="00901499">
        <w:rPr>
          <w:szCs w:val="28"/>
        </w:rPr>
        <w:t xml:space="preserve"> </w:t>
      </w:r>
      <w:r w:rsidR="00F932AB" w:rsidRPr="00901499">
        <w:rPr>
          <w:szCs w:val="28"/>
        </w:rPr>
        <w:t>кр</w:t>
      </w:r>
      <w:proofErr w:type="gramEnd"/>
      <w:r w:rsidR="00F932AB" w:rsidRPr="00901499">
        <w:rPr>
          <w:szCs w:val="28"/>
        </w:rPr>
        <w:t>аевого</w:t>
      </w:r>
      <w:r w:rsidR="006A6BAB" w:rsidRPr="00901499">
        <w:rPr>
          <w:szCs w:val="28"/>
        </w:rPr>
        <w:t xml:space="preserve"> </w:t>
      </w:r>
      <w:r w:rsidR="00F932AB" w:rsidRPr="00901499">
        <w:rPr>
          <w:szCs w:val="28"/>
        </w:rPr>
        <w:t>бюджета</w:t>
      </w:r>
      <w:r w:rsidR="00FC4A04" w:rsidRPr="00901499">
        <w:rPr>
          <w:szCs w:val="28"/>
        </w:rPr>
        <w:t>.</w:t>
      </w:r>
      <w:r w:rsidR="00340E2F" w:rsidRPr="00901499">
        <w:rPr>
          <w:szCs w:val="28"/>
        </w:rPr>
        <w:t xml:space="preserve"> </w:t>
      </w:r>
      <w:r w:rsidR="00F932AB" w:rsidRPr="00901499">
        <w:rPr>
          <w:szCs w:val="28"/>
        </w:rPr>
        <w:t xml:space="preserve">Кассовые расходы по мероприятию составили </w:t>
      </w:r>
      <w:r w:rsidR="00340E2F" w:rsidRPr="00901499">
        <w:rPr>
          <w:szCs w:val="28"/>
        </w:rPr>
        <w:t>338,0</w:t>
      </w:r>
      <w:r w:rsidR="007B3527" w:rsidRPr="00901499">
        <w:rPr>
          <w:szCs w:val="28"/>
        </w:rPr>
        <w:t xml:space="preserve"> тыс. руб. (</w:t>
      </w:r>
      <w:r w:rsidR="00340E2F" w:rsidRPr="00901499">
        <w:rPr>
          <w:szCs w:val="28"/>
        </w:rPr>
        <w:t>100</w:t>
      </w:r>
      <w:r w:rsidR="00F932AB" w:rsidRPr="00901499">
        <w:rPr>
          <w:szCs w:val="28"/>
        </w:rPr>
        <w:t>%)</w:t>
      </w:r>
      <w:r w:rsidR="00FC4A04" w:rsidRPr="00901499">
        <w:rPr>
          <w:szCs w:val="28"/>
        </w:rPr>
        <w:t>.</w:t>
      </w:r>
      <w:r w:rsidR="00764DAA" w:rsidRPr="00901499">
        <w:rPr>
          <w:szCs w:val="28"/>
        </w:rPr>
        <w:t xml:space="preserve"> </w:t>
      </w:r>
    </w:p>
    <w:p w14:paraId="1D558965" w14:textId="720512E5" w:rsidR="00AE26E4" w:rsidRDefault="00340E2F" w:rsidP="00C17E0C">
      <w:pPr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>Финансирование мероприятия 2.3.1</w:t>
      </w:r>
      <w:bookmarkStart w:id="13" w:name="_Hlk220258935"/>
      <w:r w:rsidR="006363B6">
        <w:rPr>
          <w:color w:val="000000" w:themeColor="text1"/>
          <w:szCs w:val="28"/>
        </w:rPr>
        <w:t xml:space="preserve"> </w:t>
      </w:r>
      <w:r w:rsidRPr="00B00218">
        <w:rPr>
          <w:szCs w:val="28"/>
        </w:rPr>
        <w:t>«</w:t>
      </w:r>
      <w:r w:rsidRPr="00340E2F">
        <w:rPr>
          <w:color w:val="000000" w:themeColor="text1"/>
          <w:szCs w:val="28"/>
        </w:rPr>
        <w:t>Приобретение туристической услуги для проведения муниципальной тематической смены для подростков  в возрасте от 14 до 17 лет, приобретение услуги по оздоровлению подростков в возрасте от 14 до 17 лет в муниципальной профильной смене</w:t>
      </w:r>
      <w:r w:rsidRPr="00340E2F">
        <w:rPr>
          <w:szCs w:val="28"/>
        </w:rPr>
        <w:t xml:space="preserve">» </w:t>
      </w:r>
      <w:bookmarkEnd w:id="13"/>
      <w:r w:rsidRPr="00340E2F">
        <w:rPr>
          <w:szCs w:val="28"/>
        </w:rPr>
        <w:t>в 2025 году не предусмотрено.</w:t>
      </w:r>
    </w:p>
    <w:p w14:paraId="685685C9" w14:textId="77777777" w:rsidR="000A175D" w:rsidRDefault="003C7689" w:rsidP="000A175D">
      <w:pPr>
        <w:pStyle w:val="af0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3C7689">
        <w:rPr>
          <w:rFonts w:ascii="Times New Roman" w:eastAsiaTheme="minorEastAsia" w:hAnsi="Times New Roman"/>
          <w:sz w:val="28"/>
          <w:szCs w:val="28"/>
        </w:rPr>
        <w:lastRenderedPageBreak/>
        <w:t xml:space="preserve">Отделом молодежной политики организовано участие молодежи  (60 человек) в 5-и сменах молодежного форума Кубани «Регион 93», проводимых в Северском районе: </w:t>
      </w:r>
    </w:p>
    <w:p w14:paraId="7A7079DE" w14:textId="5A575792" w:rsidR="003C7689" w:rsidRPr="003C7689" w:rsidRDefault="003C7689" w:rsidP="000A175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3C7689">
        <w:rPr>
          <w:rFonts w:ascii="Times New Roman" w:hAnsi="Times New Roman"/>
          <w:b/>
          <w:sz w:val="28"/>
          <w:szCs w:val="28"/>
        </w:rPr>
        <w:t>-</w:t>
      </w:r>
      <w:r w:rsidRPr="003C7689">
        <w:rPr>
          <w:rFonts w:ascii="Times New Roman" w:hAnsi="Times New Roman"/>
          <w:sz w:val="28"/>
          <w:szCs w:val="28"/>
        </w:rPr>
        <w:t xml:space="preserve"> 1 смена #Регион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C768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689">
        <w:rPr>
          <w:rFonts w:ascii="Times New Roman" w:hAnsi="Times New Roman"/>
          <w:sz w:val="28"/>
          <w:szCs w:val="28"/>
        </w:rPr>
        <w:t>Движении – с 21 по 25 июля 2025 г.;</w:t>
      </w:r>
    </w:p>
    <w:p w14:paraId="4800332F" w14:textId="7AD609C6" w:rsidR="003C7689" w:rsidRPr="003C7689" w:rsidRDefault="003C7689" w:rsidP="000A175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3C7689">
        <w:rPr>
          <w:rFonts w:ascii="Times New Roman" w:hAnsi="Times New Roman"/>
          <w:b/>
          <w:sz w:val="28"/>
          <w:szCs w:val="28"/>
        </w:rPr>
        <w:t>-</w:t>
      </w:r>
      <w:r w:rsidRPr="003C7689">
        <w:rPr>
          <w:rFonts w:ascii="Times New Roman" w:hAnsi="Times New Roman"/>
          <w:sz w:val="28"/>
          <w:szCs w:val="28"/>
        </w:rPr>
        <w:t xml:space="preserve"> 2 смена #Регион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689">
        <w:rPr>
          <w:rFonts w:ascii="Times New Roman" w:hAnsi="Times New Roman"/>
          <w:sz w:val="28"/>
          <w:szCs w:val="28"/>
        </w:rPr>
        <w:t>Возможностей – с 28 июля по 1 августа 2025 г.;</w:t>
      </w:r>
    </w:p>
    <w:p w14:paraId="4AB85D87" w14:textId="0041E4D9" w:rsidR="003C7689" w:rsidRPr="003C7689" w:rsidRDefault="003C7689" w:rsidP="000A175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3C7689">
        <w:rPr>
          <w:rFonts w:ascii="Times New Roman" w:hAnsi="Times New Roman"/>
          <w:b/>
          <w:sz w:val="28"/>
          <w:szCs w:val="28"/>
        </w:rPr>
        <w:t>-</w:t>
      </w:r>
      <w:r w:rsidRPr="003C7689">
        <w:rPr>
          <w:rFonts w:ascii="Times New Roman" w:hAnsi="Times New Roman"/>
          <w:sz w:val="28"/>
          <w:szCs w:val="28"/>
        </w:rPr>
        <w:t xml:space="preserve"> 3 смена #Регион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689">
        <w:rPr>
          <w:rFonts w:ascii="Times New Roman" w:hAnsi="Times New Roman"/>
          <w:sz w:val="28"/>
          <w:szCs w:val="28"/>
        </w:rPr>
        <w:t>Безопасности – с 4 по 8 августа 2025 г.;</w:t>
      </w:r>
    </w:p>
    <w:p w14:paraId="1DE8DA83" w14:textId="7AF50C4E" w:rsidR="003C7689" w:rsidRPr="003C7689" w:rsidRDefault="003C7689" w:rsidP="000A175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3C7689">
        <w:rPr>
          <w:rFonts w:ascii="Times New Roman" w:hAnsi="Times New Roman"/>
          <w:b/>
          <w:sz w:val="28"/>
          <w:szCs w:val="28"/>
        </w:rPr>
        <w:t>-</w:t>
      </w:r>
      <w:r w:rsidRPr="003C7689">
        <w:rPr>
          <w:rFonts w:ascii="Times New Roman" w:hAnsi="Times New Roman"/>
          <w:sz w:val="28"/>
          <w:szCs w:val="28"/>
        </w:rPr>
        <w:t xml:space="preserve"> 4 смена #Регион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689">
        <w:rPr>
          <w:rFonts w:ascii="Times New Roman" w:hAnsi="Times New Roman"/>
          <w:sz w:val="28"/>
          <w:szCs w:val="28"/>
        </w:rPr>
        <w:t>Вдохновения – с 11 по 15 августа 2025 г.;</w:t>
      </w:r>
    </w:p>
    <w:p w14:paraId="47B2D4E0" w14:textId="7C31C767" w:rsidR="003C7689" w:rsidRPr="00901499" w:rsidRDefault="003C7689" w:rsidP="000A175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901499">
        <w:rPr>
          <w:rFonts w:ascii="Times New Roman" w:hAnsi="Times New Roman"/>
          <w:b/>
          <w:sz w:val="28"/>
          <w:szCs w:val="28"/>
        </w:rPr>
        <w:t>-</w:t>
      </w:r>
      <w:r w:rsidRPr="00901499">
        <w:rPr>
          <w:rFonts w:ascii="Times New Roman" w:hAnsi="Times New Roman"/>
          <w:sz w:val="28"/>
          <w:szCs w:val="28"/>
        </w:rPr>
        <w:t xml:space="preserve"> 5 смена #Регион Добрых дел – с 18 по 22 августа 2025 г.</w:t>
      </w:r>
    </w:p>
    <w:p w14:paraId="2E65EED4" w14:textId="01A75431" w:rsidR="00541E5A" w:rsidRPr="00901499" w:rsidRDefault="00541E5A" w:rsidP="000A175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901499">
        <w:rPr>
          <w:rFonts w:ascii="Times New Roman" w:eastAsiaTheme="minorEastAsia" w:hAnsi="Times New Roman"/>
          <w:sz w:val="28"/>
          <w:szCs w:val="28"/>
        </w:rPr>
        <w:t>Целевой показатель «Число детей, отдохнувших в профильных сменах на базе оздоровительных учреждений, расположенных на территории Краснодарского края»</w:t>
      </w:r>
      <w:r w:rsidR="001A51B9" w:rsidRPr="00901499">
        <w:rPr>
          <w:rFonts w:ascii="Times New Roman" w:eastAsiaTheme="minorEastAsia" w:hAnsi="Times New Roman"/>
          <w:sz w:val="28"/>
          <w:szCs w:val="28"/>
        </w:rPr>
        <w:t xml:space="preserve"> - 18 человек перевыполнен в 3,3 раза (факт - 60 человек).</w:t>
      </w:r>
    </w:p>
    <w:p w14:paraId="129EFB05" w14:textId="44BF803C" w:rsidR="000A175D" w:rsidRPr="00901499" w:rsidRDefault="000A175D" w:rsidP="00C17E0C">
      <w:pPr>
        <w:ind w:firstLine="709"/>
        <w:jc w:val="both"/>
        <w:rPr>
          <w:szCs w:val="28"/>
        </w:rPr>
      </w:pPr>
      <w:proofErr w:type="gramStart"/>
      <w:r w:rsidRPr="00901499">
        <w:rPr>
          <w:szCs w:val="28"/>
        </w:rPr>
        <w:t xml:space="preserve">На реализацию мероприятия </w:t>
      </w:r>
      <w:r w:rsidR="00FA1B6F" w:rsidRPr="00901499">
        <w:rPr>
          <w:szCs w:val="28"/>
        </w:rPr>
        <w:t xml:space="preserve">2.3.2 </w:t>
      </w:r>
      <w:r w:rsidRPr="00901499">
        <w:rPr>
          <w:szCs w:val="28"/>
        </w:rPr>
        <w:t>«Осуществление отдельных государст</w:t>
      </w:r>
      <w:bookmarkStart w:id="14" w:name="_GoBack"/>
      <w:bookmarkEnd w:id="14"/>
      <w:r w:rsidRPr="00901499">
        <w:rPr>
          <w:szCs w:val="28"/>
        </w:rPr>
        <w:t>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 или на патронатное воспитание, к месту лечения (отдыха) и обратно» было предусмотрено 338,0 тыс. рублей из средств краевого бюджета.</w:t>
      </w:r>
      <w:proofErr w:type="gramEnd"/>
      <w:r w:rsidRPr="00901499">
        <w:rPr>
          <w:szCs w:val="28"/>
        </w:rPr>
        <w:t xml:space="preserve"> </w:t>
      </w:r>
      <w:r w:rsidR="00FA1B6F" w:rsidRPr="00901499">
        <w:rPr>
          <w:szCs w:val="28"/>
        </w:rPr>
        <w:t xml:space="preserve">Оплата проезда детей-сирот и детей, оставшихся без попечения родителей, находящихся под опекой (попечительством) к месту лечения (отдыха) и обратно произведена в полном объеме или 100%. </w:t>
      </w:r>
    </w:p>
    <w:p w14:paraId="433B167A" w14:textId="3B5795C9" w:rsidR="005F0A5F" w:rsidRDefault="005F0A5F" w:rsidP="005F0A5F">
      <w:pPr>
        <w:ind w:firstLine="709"/>
        <w:jc w:val="both"/>
        <w:rPr>
          <w:szCs w:val="28"/>
        </w:rPr>
      </w:pPr>
      <w:r>
        <w:rPr>
          <w:szCs w:val="28"/>
        </w:rPr>
        <w:t>О</w:t>
      </w:r>
      <w:r w:rsidRPr="00A13B51">
        <w:rPr>
          <w:szCs w:val="28"/>
        </w:rPr>
        <w:t xml:space="preserve">существлен подвоз </w:t>
      </w:r>
      <w:r w:rsidRPr="00B00218">
        <w:rPr>
          <w:szCs w:val="28"/>
        </w:rPr>
        <w:t>115 детей</w:t>
      </w:r>
      <w:r>
        <w:rPr>
          <w:szCs w:val="28"/>
        </w:rPr>
        <w:t>-сирот, детей, оставшихся без попечения родителей</w:t>
      </w:r>
      <w:r w:rsidRPr="00B00218">
        <w:rPr>
          <w:szCs w:val="28"/>
        </w:rPr>
        <w:t xml:space="preserve">: </w:t>
      </w:r>
      <w:r>
        <w:rPr>
          <w:szCs w:val="28"/>
        </w:rPr>
        <w:t xml:space="preserve">35 - в санаторий «Жемчужина» г. Анапа; 40 детей в лагерь «Жемчужина» г. Анапа и 40 детей в лагерь на базе ЗАО «Санаторий Ейск» г. Ейск, в соответствии с количеством путевок,  </w:t>
      </w:r>
      <w:r w:rsidRPr="00A13B51">
        <w:rPr>
          <w:szCs w:val="28"/>
        </w:rPr>
        <w:t>предоставленных  министерством труда и социального развития Краснодарского края</w:t>
      </w:r>
      <w:r>
        <w:rPr>
          <w:szCs w:val="28"/>
        </w:rPr>
        <w:t>.</w:t>
      </w:r>
      <w:r w:rsidRPr="00340E2F">
        <w:rPr>
          <w:szCs w:val="28"/>
        </w:rPr>
        <w:t xml:space="preserve"> </w:t>
      </w:r>
    </w:p>
    <w:p w14:paraId="0B559FD7" w14:textId="286FE03F" w:rsidR="001A51B9" w:rsidRPr="00901499" w:rsidRDefault="001A51B9" w:rsidP="005F0A5F">
      <w:pPr>
        <w:ind w:firstLine="709"/>
        <w:jc w:val="both"/>
        <w:rPr>
          <w:szCs w:val="28"/>
        </w:rPr>
      </w:pPr>
      <w:r w:rsidRPr="00901499">
        <w:rPr>
          <w:rFonts w:eastAsiaTheme="minorEastAsia"/>
          <w:szCs w:val="28"/>
        </w:rPr>
        <w:t>Целевой показатель «Число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доставленных к месту лечения (отдыха) и обратно» - 115 человек выполнен на 100%.</w:t>
      </w:r>
    </w:p>
    <w:p w14:paraId="4CDE0462" w14:textId="4C27DFD0" w:rsidR="00C17E0C" w:rsidRPr="00901499" w:rsidRDefault="005F0A5F" w:rsidP="00C17E0C">
      <w:pPr>
        <w:ind w:firstLine="709"/>
        <w:jc w:val="both"/>
        <w:rPr>
          <w:szCs w:val="28"/>
        </w:rPr>
      </w:pPr>
      <w:r w:rsidRPr="00901499">
        <w:rPr>
          <w:szCs w:val="28"/>
        </w:rPr>
        <w:t>Р</w:t>
      </w:r>
      <w:r w:rsidR="00764DAA" w:rsidRPr="00901499">
        <w:rPr>
          <w:szCs w:val="28"/>
        </w:rPr>
        <w:t xml:space="preserve">езультат </w:t>
      </w:r>
      <w:r w:rsidRPr="00901499">
        <w:rPr>
          <w:szCs w:val="28"/>
        </w:rPr>
        <w:t xml:space="preserve">реализации </w:t>
      </w:r>
      <w:r w:rsidR="00340E2F" w:rsidRPr="00901499">
        <w:rPr>
          <w:szCs w:val="28"/>
        </w:rPr>
        <w:t xml:space="preserve">мероприятия  </w:t>
      </w:r>
      <w:r w:rsidRPr="00901499">
        <w:rPr>
          <w:szCs w:val="28"/>
        </w:rPr>
        <w:t xml:space="preserve">«Доля детей-сирот получивших меры государственной поддержки в сфере организации отдыха и оздоровления  (подлежащих  оздоровлению), от общей численности детей-сирот проживающих в Кавказском районе» - 43,3% </w:t>
      </w:r>
      <w:r w:rsidR="00764DAA" w:rsidRPr="00901499">
        <w:rPr>
          <w:szCs w:val="28"/>
        </w:rPr>
        <w:t>достигнут.</w:t>
      </w:r>
      <w:r w:rsidR="00340E2F" w:rsidRPr="00901499">
        <w:rPr>
          <w:szCs w:val="28"/>
        </w:rPr>
        <w:t xml:space="preserve"> </w:t>
      </w:r>
    </w:p>
    <w:p w14:paraId="23A21DD6" w14:textId="3649912C" w:rsidR="00BE3A2A" w:rsidRPr="00734496" w:rsidRDefault="00A13B51" w:rsidP="00A13B51">
      <w:pPr>
        <w:jc w:val="both"/>
        <w:rPr>
          <w:color w:val="000000" w:themeColor="text1"/>
          <w:szCs w:val="28"/>
        </w:rPr>
      </w:pPr>
      <w:r>
        <w:rPr>
          <w:bCs/>
          <w:iCs/>
          <w:color w:val="000000" w:themeColor="text1"/>
          <w:szCs w:val="28"/>
        </w:rPr>
        <w:t xml:space="preserve">         </w:t>
      </w:r>
      <w:r w:rsidRPr="00A16EB0">
        <w:rPr>
          <w:szCs w:val="28"/>
        </w:rPr>
        <w:t xml:space="preserve">На реализацию </w:t>
      </w:r>
      <w:r w:rsidR="00E3100C" w:rsidRPr="00A16EB0">
        <w:rPr>
          <w:szCs w:val="28"/>
        </w:rPr>
        <w:t xml:space="preserve">процессного </w:t>
      </w:r>
      <w:r w:rsidRPr="00A16EB0">
        <w:rPr>
          <w:szCs w:val="28"/>
        </w:rPr>
        <w:t>мероприятия № 2.4</w:t>
      </w:r>
      <w:r w:rsidRPr="00A16EB0">
        <w:t xml:space="preserve"> </w:t>
      </w:r>
      <w:r w:rsidR="006363B6" w:rsidRPr="00A16EB0">
        <w:t>«</w:t>
      </w:r>
      <w:r w:rsidR="009E5C02" w:rsidRPr="00A16EB0">
        <w:t>Организация мало-затратных форм отдыха:</w:t>
      </w:r>
      <w:r w:rsidR="006363B6" w:rsidRPr="00A16EB0">
        <w:t xml:space="preserve"> </w:t>
      </w:r>
      <w:r w:rsidR="009E5C02" w:rsidRPr="00A16EB0">
        <w:t>туристических слётов, палаточных лагерей,  многодневных и однодневных походов, многодневных и однодневных экспедиций,  участие в соревнованиях, конкурсах и мероприятиях</w:t>
      </w:r>
      <w:r w:rsidR="006363B6" w:rsidRPr="00A16EB0">
        <w:t>»</w:t>
      </w:r>
      <w:r w:rsidR="009E5C02" w:rsidRPr="009E5C02">
        <w:t xml:space="preserve"> </w:t>
      </w:r>
      <w:r w:rsidR="004B398E" w:rsidRPr="00734496">
        <w:rPr>
          <w:color w:val="000000" w:themeColor="text1"/>
          <w:szCs w:val="28"/>
        </w:rPr>
        <w:t xml:space="preserve">за счет средств местного бюджета было направлено </w:t>
      </w:r>
      <w:r w:rsidR="001856FA" w:rsidRPr="00734496">
        <w:rPr>
          <w:color w:val="000000" w:themeColor="text1"/>
          <w:szCs w:val="28"/>
        </w:rPr>
        <w:t xml:space="preserve">1 </w:t>
      </w:r>
      <w:r>
        <w:rPr>
          <w:color w:val="000000" w:themeColor="text1"/>
          <w:szCs w:val="28"/>
        </w:rPr>
        <w:t>545</w:t>
      </w:r>
      <w:r w:rsidR="004B398E" w:rsidRPr="00734496">
        <w:rPr>
          <w:color w:val="000000" w:themeColor="text1"/>
          <w:szCs w:val="28"/>
        </w:rPr>
        <w:t>,</w:t>
      </w:r>
      <w:r w:rsidR="001856FA" w:rsidRPr="00734496">
        <w:rPr>
          <w:color w:val="000000" w:themeColor="text1"/>
          <w:szCs w:val="28"/>
        </w:rPr>
        <w:t>5</w:t>
      </w:r>
      <w:r w:rsidR="004B398E" w:rsidRPr="00734496">
        <w:rPr>
          <w:color w:val="000000" w:themeColor="text1"/>
          <w:szCs w:val="28"/>
        </w:rPr>
        <w:t xml:space="preserve"> тыс. руб., исполнено </w:t>
      </w:r>
      <w:r w:rsidR="001856FA" w:rsidRPr="00734496">
        <w:rPr>
          <w:color w:val="000000" w:themeColor="text1"/>
          <w:szCs w:val="28"/>
        </w:rPr>
        <w:t>1</w:t>
      </w:r>
      <w:r>
        <w:rPr>
          <w:color w:val="000000" w:themeColor="text1"/>
          <w:szCs w:val="28"/>
        </w:rPr>
        <w:t> 545,3</w:t>
      </w:r>
      <w:r w:rsidR="004B398E" w:rsidRPr="00734496">
        <w:rPr>
          <w:color w:val="000000" w:themeColor="text1"/>
          <w:szCs w:val="28"/>
        </w:rPr>
        <w:t xml:space="preserve"> тыс. руб. или </w:t>
      </w:r>
      <w:r>
        <w:rPr>
          <w:color w:val="000000" w:themeColor="text1"/>
          <w:szCs w:val="28"/>
        </w:rPr>
        <w:t>100</w:t>
      </w:r>
      <w:r w:rsidR="004B398E" w:rsidRPr="00734496">
        <w:rPr>
          <w:color w:val="000000" w:themeColor="text1"/>
          <w:szCs w:val="28"/>
        </w:rPr>
        <w:t xml:space="preserve"> % от плана. </w:t>
      </w:r>
      <w:r w:rsidR="00BE3A2A">
        <w:rPr>
          <w:color w:val="000000" w:themeColor="text1"/>
          <w:szCs w:val="28"/>
        </w:rPr>
        <w:t xml:space="preserve">Плановый результат </w:t>
      </w:r>
      <w:r w:rsidR="00F10184" w:rsidRPr="00901499">
        <w:rPr>
          <w:szCs w:val="28"/>
        </w:rPr>
        <w:t xml:space="preserve">реализации </w:t>
      </w:r>
      <w:r w:rsidR="00BE3A2A">
        <w:rPr>
          <w:color w:val="000000" w:themeColor="text1"/>
          <w:szCs w:val="28"/>
        </w:rPr>
        <w:t xml:space="preserve">мероприятия </w:t>
      </w:r>
      <w:r w:rsidR="00F10184">
        <w:rPr>
          <w:color w:val="000000" w:themeColor="text1"/>
          <w:szCs w:val="28"/>
        </w:rPr>
        <w:t>«Д</w:t>
      </w:r>
      <w:r w:rsidR="00BE3A2A" w:rsidRPr="00BE3A2A">
        <w:rPr>
          <w:color w:val="000000" w:themeColor="text1"/>
          <w:szCs w:val="28"/>
        </w:rPr>
        <w:t>оля детей, получивших меры государственной поддержки в сфере организации оздоровления и отдыха детей в Кавказском районе, от общей численности детей школьного возраста  (от 7 до 17 включительно),  обратившихся за их получением</w:t>
      </w:r>
      <w:r w:rsidR="00F10184">
        <w:rPr>
          <w:color w:val="000000" w:themeColor="text1"/>
          <w:szCs w:val="28"/>
        </w:rPr>
        <w:t>»</w:t>
      </w:r>
      <w:r w:rsidR="00BE3A2A">
        <w:rPr>
          <w:color w:val="000000" w:themeColor="text1"/>
          <w:szCs w:val="28"/>
        </w:rPr>
        <w:t xml:space="preserve"> </w:t>
      </w:r>
      <w:r w:rsidR="00F10184">
        <w:rPr>
          <w:color w:val="000000" w:themeColor="text1"/>
          <w:szCs w:val="28"/>
        </w:rPr>
        <w:t xml:space="preserve">- </w:t>
      </w:r>
      <w:r w:rsidR="00BE3A2A">
        <w:rPr>
          <w:color w:val="000000" w:themeColor="text1"/>
          <w:szCs w:val="28"/>
        </w:rPr>
        <w:t>75,5%</w:t>
      </w:r>
      <w:r w:rsidR="00111307">
        <w:rPr>
          <w:color w:val="000000" w:themeColor="text1"/>
          <w:szCs w:val="28"/>
        </w:rPr>
        <w:t xml:space="preserve">, факт </w:t>
      </w:r>
      <w:r w:rsidR="00CC5943">
        <w:rPr>
          <w:color w:val="000000" w:themeColor="text1"/>
          <w:szCs w:val="28"/>
        </w:rPr>
        <w:t>–</w:t>
      </w:r>
      <w:r w:rsidR="00111307">
        <w:rPr>
          <w:color w:val="000000" w:themeColor="text1"/>
          <w:szCs w:val="28"/>
        </w:rPr>
        <w:t xml:space="preserve"> </w:t>
      </w:r>
      <w:r w:rsidR="00CC5943">
        <w:rPr>
          <w:color w:val="000000" w:themeColor="text1"/>
          <w:szCs w:val="28"/>
        </w:rPr>
        <w:t>134,7% (многократный охват детей)</w:t>
      </w:r>
      <w:r w:rsidR="00BE3A2A">
        <w:rPr>
          <w:color w:val="000000" w:themeColor="text1"/>
          <w:szCs w:val="28"/>
        </w:rPr>
        <w:t>.</w:t>
      </w:r>
    </w:p>
    <w:p w14:paraId="2C37152C" w14:textId="6BDD8D10" w:rsidR="004B398E" w:rsidRPr="00901499" w:rsidRDefault="004B398E" w:rsidP="004B398E">
      <w:pPr>
        <w:ind w:firstLine="709"/>
        <w:jc w:val="both"/>
        <w:rPr>
          <w:szCs w:val="28"/>
        </w:rPr>
      </w:pPr>
      <w:r w:rsidRPr="00901499">
        <w:rPr>
          <w:szCs w:val="28"/>
        </w:rPr>
        <w:lastRenderedPageBreak/>
        <w:t xml:space="preserve">Главные распорядители бюджетных средств </w:t>
      </w:r>
      <w:r w:rsidR="00EF366A" w:rsidRPr="00901499">
        <w:rPr>
          <w:szCs w:val="28"/>
        </w:rPr>
        <w:t xml:space="preserve">и </w:t>
      </w:r>
      <w:r w:rsidR="005B53E5" w:rsidRPr="00901499">
        <w:rPr>
          <w:szCs w:val="28"/>
          <w:lang w:eastAsia="ar-SA"/>
        </w:rPr>
        <w:t>ответственные за достижение результатов мероприятий</w:t>
      </w:r>
      <w:r w:rsidR="00EF366A" w:rsidRPr="00901499">
        <w:rPr>
          <w:szCs w:val="28"/>
        </w:rPr>
        <w:t xml:space="preserve"> </w:t>
      </w:r>
      <w:r w:rsidRPr="00901499">
        <w:rPr>
          <w:szCs w:val="28"/>
        </w:rPr>
        <w:t>- управление образования, отдел по физической культуре и спорту</w:t>
      </w:r>
      <w:r w:rsidR="00E97D3B" w:rsidRPr="00901499">
        <w:rPr>
          <w:szCs w:val="28"/>
        </w:rPr>
        <w:t xml:space="preserve">, отдел культуры </w:t>
      </w:r>
      <w:r w:rsidRPr="00901499">
        <w:rPr>
          <w:szCs w:val="28"/>
        </w:rPr>
        <w:t>администрации муниципального образования Кавказский район.</w:t>
      </w:r>
    </w:p>
    <w:p w14:paraId="5833FBBF" w14:textId="1C11019C" w:rsidR="004B398E" w:rsidRPr="00901499" w:rsidRDefault="004B398E" w:rsidP="00C6756B">
      <w:pPr>
        <w:ind w:firstLine="720"/>
        <w:jc w:val="both"/>
        <w:rPr>
          <w:szCs w:val="28"/>
        </w:rPr>
      </w:pPr>
      <w:r w:rsidRPr="00901499">
        <w:rPr>
          <w:szCs w:val="28"/>
        </w:rPr>
        <w:t xml:space="preserve">Управлением образования администрации МО Кавказский район бюджетные средства в сумме </w:t>
      </w:r>
      <w:r w:rsidR="00A42891" w:rsidRPr="00901499">
        <w:rPr>
          <w:szCs w:val="28"/>
        </w:rPr>
        <w:t>1 </w:t>
      </w:r>
      <w:r w:rsidR="005B53E5" w:rsidRPr="00901499">
        <w:rPr>
          <w:szCs w:val="28"/>
        </w:rPr>
        <w:t>225</w:t>
      </w:r>
      <w:r w:rsidR="00A42891" w:rsidRPr="00901499">
        <w:rPr>
          <w:szCs w:val="28"/>
        </w:rPr>
        <w:t>,5</w:t>
      </w:r>
      <w:r w:rsidRPr="00901499">
        <w:rPr>
          <w:szCs w:val="28"/>
        </w:rPr>
        <w:t xml:space="preserve"> тыс. руб.  (</w:t>
      </w:r>
      <w:r w:rsidR="005B53E5" w:rsidRPr="00901499">
        <w:rPr>
          <w:szCs w:val="28"/>
        </w:rPr>
        <w:t>100</w:t>
      </w:r>
      <w:r w:rsidRPr="00901499">
        <w:rPr>
          <w:szCs w:val="28"/>
        </w:rPr>
        <w:t>% от плановых назначений</w:t>
      </w:r>
      <w:r w:rsidR="001B4112" w:rsidRPr="00901499">
        <w:rPr>
          <w:szCs w:val="28"/>
        </w:rPr>
        <w:t xml:space="preserve">, план – </w:t>
      </w:r>
      <w:r w:rsidR="005B53E5" w:rsidRPr="00901499">
        <w:rPr>
          <w:szCs w:val="28"/>
        </w:rPr>
        <w:t>1225,5</w:t>
      </w:r>
      <w:r w:rsidR="00AF54EA" w:rsidRPr="00901499">
        <w:rPr>
          <w:szCs w:val="28"/>
        </w:rPr>
        <w:t xml:space="preserve"> </w:t>
      </w:r>
      <w:r w:rsidR="001B4112" w:rsidRPr="00901499">
        <w:rPr>
          <w:szCs w:val="28"/>
        </w:rPr>
        <w:t>тыс. руб.</w:t>
      </w:r>
      <w:r w:rsidRPr="00901499">
        <w:rPr>
          <w:szCs w:val="28"/>
        </w:rPr>
        <w:t>) были направлены:</w:t>
      </w:r>
    </w:p>
    <w:p w14:paraId="5D4DA228" w14:textId="63C014A2" w:rsidR="004B398E" w:rsidRPr="00901499" w:rsidRDefault="005B53E5" w:rsidP="005B53E5">
      <w:pPr>
        <w:pStyle w:val="aa"/>
        <w:numPr>
          <w:ilvl w:val="0"/>
          <w:numId w:val="10"/>
        </w:numPr>
        <w:ind w:left="0" w:firstLine="720"/>
        <w:jc w:val="both"/>
        <w:rPr>
          <w:szCs w:val="28"/>
        </w:rPr>
      </w:pPr>
      <w:r w:rsidRPr="00901499">
        <w:rPr>
          <w:szCs w:val="28"/>
        </w:rPr>
        <w:t>Н</w:t>
      </w:r>
      <w:r w:rsidR="004B398E" w:rsidRPr="00901499">
        <w:rPr>
          <w:szCs w:val="28"/>
        </w:rPr>
        <w:t xml:space="preserve">а реализацию мероприятия № </w:t>
      </w:r>
      <w:r w:rsidR="00900FB2" w:rsidRPr="00901499">
        <w:rPr>
          <w:szCs w:val="28"/>
        </w:rPr>
        <w:t>2.4.1</w:t>
      </w:r>
      <w:r w:rsidR="004B398E" w:rsidRPr="00901499">
        <w:rPr>
          <w:szCs w:val="28"/>
        </w:rPr>
        <w:t xml:space="preserve"> «</w:t>
      </w:r>
      <w:r w:rsidR="00900FB2" w:rsidRPr="00901499">
        <w:rPr>
          <w:szCs w:val="28"/>
        </w:rPr>
        <w:t>Организация доставки детей  к местам отдыха и обратно, к местам проведения  массовых мероприятий</w:t>
      </w:r>
      <w:r w:rsidR="004B398E" w:rsidRPr="00901499">
        <w:rPr>
          <w:szCs w:val="28"/>
        </w:rPr>
        <w:t xml:space="preserve">» (круглогодично) </w:t>
      </w:r>
      <w:r w:rsidR="00A42891" w:rsidRPr="00901499">
        <w:rPr>
          <w:szCs w:val="28"/>
        </w:rPr>
        <w:t>–</w:t>
      </w:r>
      <w:r w:rsidR="00D45D91" w:rsidRPr="00901499">
        <w:rPr>
          <w:szCs w:val="28"/>
        </w:rPr>
        <w:t xml:space="preserve"> </w:t>
      </w:r>
      <w:r w:rsidR="00900FB2" w:rsidRPr="00901499">
        <w:rPr>
          <w:szCs w:val="28"/>
        </w:rPr>
        <w:t>936,0</w:t>
      </w:r>
      <w:r w:rsidR="004B398E" w:rsidRPr="00901499">
        <w:rPr>
          <w:szCs w:val="28"/>
        </w:rPr>
        <w:t xml:space="preserve"> тыс. руб.</w:t>
      </w:r>
      <w:r w:rsidRPr="00901499">
        <w:rPr>
          <w:szCs w:val="28"/>
        </w:rPr>
        <w:t xml:space="preserve"> </w:t>
      </w:r>
      <w:r w:rsidR="006A7BD0" w:rsidRPr="00901499">
        <w:rPr>
          <w:szCs w:val="28"/>
        </w:rPr>
        <w:t xml:space="preserve">(план – </w:t>
      </w:r>
      <w:r w:rsidR="00900FB2" w:rsidRPr="00901499">
        <w:rPr>
          <w:szCs w:val="28"/>
        </w:rPr>
        <w:t>936,0</w:t>
      </w:r>
      <w:r w:rsidR="006A7BD0" w:rsidRPr="00901499">
        <w:rPr>
          <w:szCs w:val="28"/>
        </w:rPr>
        <w:t xml:space="preserve"> тыс.</w:t>
      </w:r>
      <w:r w:rsidR="00AE26E4" w:rsidRPr="00901499">
        <w:rPr>
          <w:szCs w:val="28"/>
        </w:rPr>
        <w:t xml:space="preserve"> </w:t>
      </w:r>
      <w:r w:rsidR="006A7BD0" w:rsidRPr="00901499">
        <w:rPr>
          <w:szCs w:val="28"/>
        </w:rPr>
        <w:t>руб.)</w:t>
      </w:r>
      <w:r w:rsidRPr="00901499">
        <w:rPr>
          <w:szCs w:val="28"/>
        </w:rPr>
        <w:t>.</w:t>
      </w:r>
    </w:p>
    <w:p w14:paraId="08DC8E60" w14:textId="2A229105" w:rsidR="000E01F3" w:rsidRPr="00901499" w:rsidRDefault="004B398E" w:rsidP="00F77319">
      <w:pPr>
        <w:ind w:firstLine="720"/>
        <w:jc w:val="both"/>
        <w:rPr>
          <w:szCs w:val="28"/>
        </w:rPr>
      </w:pPr>
      <w:r w:rsidRPr="00901499">
        <w:rPr>
          <w:szCs w:val="28"/>
        </w:rPr>
        <w:t>В рамках</w:t>
      </w:r>
      <w:r w:rsidR="00730ED3" w:rsidRPr="00901499">
        <w:rPr>
          <w:szCs w:val="28"/>
        </w:rPr>
        <w:t xml:space="preserve"> выполнения мероприятия по организации малозатратных форм отдыха</w:t>
      </w:r>
      <w:r w:rsidRPr="00901499">
        <w:rPr>
          <w:szCs w:val="28"/>
        </w:rPr>
        <w:t xml:space="preserve"> в 20</w:t>
      </w:r>
      <w:r w:rsidR="00BD047B" w:rsidRPr="00901499">
        <w:rPr>
          <w:szCs w:val="28"/>
        </w:rPr>
        <w:t>2</w:t>
      </w:r>
      <w:r w:rsidR="00900FB2" w:rsidRPr="00901499">
        <w:rPr>
          <w:szCs w:val="28"/>
        </w:rPr>
        <w:t>5</w:t>
      </w:r>
      <w:r w:rsidR="00730ED3" w:rsidRPr="00901499">
        <w:rPr>
          <w:szCs w:val="28"/>
        </w:rPr>
        <w:t xml:space="preserve"> году</w:t>
      </w:r>
      <w:r w:rsidR="000E01F3" w:rsidRPr="00901499">
        <w:rPr>
          <w:szCs w:val="28"/>
        </w:rPr>
        <w:t xml:space="preserve"> </w:t>
      </w:r>
      <w:r w:rsidR="00CE6330" w:rsidRPr="00901499">
        <w:rPr>
          <w:szCs w:val="28"/>
        </w:rPr>
        <w:t>в</w:t>
      </w:r>
      <w:r w:rsidR="008336AE" w:rsidRPr="00901499">
        <w:rPr>
          <w:szCs w:val="28"/>
        </w:rPr>
        <w:t xml:space="preserve"> летний каникулярный период </w:t>
      </w:r>
      <w:r w:rsidR="000E01F3" w:rsidRPr="00901499">
        <w:rPr>
          <w:szCs w:val="28"/>
        </w:rPr>
        <w:t xml:space="preserve">управлением образования </w:t>
      </w:r>
      <w:r w:rsidR="008336AE" w:rsidRPr="00901499">
        <w:rPr>
          <w:szCs w:val="28"/>
        </w:rPr>
        <w:t>были проведены</w:t>
      </w:r>
      <w:r w:rsidR="00FA0E67" w:rsidRPr="00901499">
        <w:rPr>
          <w:szCs w:val="28"/>
        </w:rPr>
        <w:t xml:space="preserve"> </w:t>
      </w:r>
      <w:r w:rsidR="000E01F3" w:rsidRPr="00901499">
        <w:rPr>
          <w:szCs w:val="28"/>
        </w:rPr>
        <w:t xml:space="preserve">745 </w:t>
      </w:r>
      <w:r w:rsidR="00111307" w:rsidRPr="00901499">
        <w:rPr>
          <w:szCs w:val="28"/>
        </w:rPr>
        <w:t xml:space="preserve">различных </w:t>
      </w:r>
      <w:r w:rsidR="000E01F3" w:rsidRPr="00901499">
        <w:rPr>
          <w:szCs w:val="28"/>
        </w:rPr>
        <w:t>мероприятий с участием  16 300 учащихся (с учетом неоднократного участия)</w:t>
      </w:r>
      <w:r w:rsidR="00A331F4" w:rsidRPr="00901499">
        <w:rPr>
          <w:szCs w:val="28"/>
        </w:rPr>
        <w:t>.</w:t>
      </w:r>
      <w:r w:rsidR="000E01F3" w:rsidRPr="00901499">
        <w:rPr>
          <w:szCs w:val="28"/>
        </w:rPr>
        <w:t xml:space="preserve"> </w:t>
      </w:r>
    </w:p>
    <w:p w14:paraId="6686D362" w14:textId="3F53148F" w:rsidR="001A51B9" w:rsidRPr="00901499" w:rsidRDefault="001A51B9" w:rsidP="000E01F3">
      <w:pPr>
        <w:ind w:firstLine="709"/>
        <w:jc w:val="both"/>
        <w:rPr>
          <w:b/>
          <w:sz w:val="32"/>
          <w:szCs w:val="32"/>
        </w:rPr>
      </w:pPr>
      <w:r w:rsidRPr="00901499">
        <w:rPr>
          <w:rFonts w:eastAsiaTheme="minorEastAsia"/>
          <w:szCs w:val="28"/>
        </w:rPr>
        <w:t>Целевой показатель</w:t>
      </w:r>
      <w:r w:rsidRPr="00901499">
        <w:t xml:space="preserve"> «</w:t>
      </w:r>
      <w:r w:rsidRPr="00901499">
        <w:rPr>
          <w:rFonts w:eastAsiaTheme="minorEastAsia"/>
          <w:szCs w:val="28"/>
        </w:rPr>
        <w:t xml:space="preserve">Число школьников, охваченных малозатратными формами отдыха и оздоровления» - 12100 человек выполнен на 134,7 % (факт -16300 человек). </w:t>
      </w:r>
    </w:p>
    <w:p w14:paraId="1984E807" w14:textId="2235DB89" w:rsidR="000E01F3" w:rsidRPr="00901499" w:rsidRDefault="00FA080B" w:rsidP="000E01F3">
      <w:pPr>
        <w:ind w:firstLine="709"/>
        <w:jc w:val="both"/>
        <w:rPr>
          <w:rFonts w:eastAsiaTheme="minorEastAsia" w:cstheme="minorBidi"/>
          <w:szCs w:val="28"/>
        </w:rPr>
      </w:pPr>
      <w:proofErr w:type="gramStart"/>
      <w:r w:rsidRPr="00901499">
        <w:rPr>
          <w:rFonts w:eastAsiaTheme="minorEastAsia" w:cstheme="minorBidi"/>
          <w:szCs w:val="28"/>
        </w:rPr>
        <w:t>Также н</w:t>
      </w:r>
      <w:r w:rsidR="000E01F3" w:rsidRPr="00901499">
        <w:rPr>
          <w:rFonts w:eastAsiaTheme="minorEastAsia" w:cstheme="minorBidi"/>
          <w:szCs w:val="28"/>
        </w:rPr>
        <w:t xml:space="preserve">а базе образовательных учреждений </w:t>
      </w:r>
      <w:r w:rsidR="00AE26E4" w:rsidRPr="00901499">
        <w:rPr>
          <w:rFonts w:eastAsiaTheme="minorEastAsia" w:cstheme="minorBidi"/>
          <w:szCs w:val="28"/>
        </w:rPr>
        <w:t xml:space="preserve"> </w:t>
      </w:r>
      <w:r w:rsidR="000E01F3" w:rsidRPr="00901499">
        <w:rPr>
          <w:rFonts w:eastAsiaTheme="minorEastAsia" w:cstheme="minorBidi"/>
          <w:szCs w:val="28"/>
        </w:rPr>
        <w:t>работали  214 кружков и секций для 4 900 школьников; педагогами  дополнительного образования  проведены  200  мастер-классов  для  3 560 детей; разработаны  540 тематических викторин, игр КВН,  квестов  для   6700 детей и подростков.</w:t>
      </w:r>
      <w:proofErr w:type="gramEnd"/>
    </w:p>
    <w:p w14:paraId="5EFEE046" w14:textId="401BB950" w:rsidR="005B53E5" w:rsidRPr="00901499" w:rsidRDefault="005B53E5" w:rsidP="000E01F3">
      <w:pPr>
        <w:ind w:firstLine="709"/>
        <w:jc w:val="both"/>
        <w:rPr>
          <w:rFonts w:eastAsiaTheme="minorEastAsia" w:cstheme="minorBidi"/>
          <w:szCs w:val="28"/>
        </w:rPr>
      </w:pPr>
      <w:r w:rsidRPr="00901499">
        <w:rPr>
          <w:rFonts w:eastAsiaTheme="minorEastAsia" w:cstheme="minorBidi"/>
          <w:szCs w:val="28"/>
        </w:rPr>
        <w:t>Результат реализации мероприятия достигнут, на 100% обеспечена доставка детей к местам отдыха и обратно.</w:t>
      </w:r>
    </w:p>
    <w:p w14:paraId="35C2092C" w14:textId="42B03EC5" w:rsidR="00D45D91" w:rsidRPr="00901499" w:rsidRDefault="00D45D91" w:rsidP="00D45D91">
      <w:pPr>
        <w:pStyle w:val="aa"/>
        <w:numPr>
          <w:ilvl w:val="0"/>
          <w:numId w:val="10"/>
        </w:numPr>
        <w:shd w:val="clear" w:color="auto" w:fill="FFFFFF"/>
        <w:ind w:left="0" w:firstLine="720"/>
        <w:jc w:val="both"/>
        <w:rPr>
          <w:szCs w:val="28"/>
        </w:rPr>
      </w:pPr>
      <w:r w:rsidRPr="00901499">
        <w:rPr>
          <w:szCs w:val="28"/>
        </w:rPr>
        <w:t xml:space="preserve">На реализацию мероприятия 2.4.4 </w:t>
      </w:r>
      <w:r w:rsidRPr="00901499">
        <w:rPr>
          <w:b/>
          <w:i/>
          <w:szCs w:val="28"/>
        </w:rPr>
        <w:t xml:space="preserve"> </w:t>
      </w:r>
      <w:r w:rsidRPr="00901499">
        <w:rPr>
          <w:b/>
          <w:iCs/>
          <w:szCs w:val="28"/>
        </w:rPr>
        <w:t>«</w:t>
      </w:r>
      <w:r w:rsidRPr="00901499">
        <w:rPr>
          <w:iCs/>
          <w:szCs w:val="28"/>
        </w:rPr>
        <w:t>Организация работы палаточных  лагерей, организованных образовательными  организациями, осуществляющими организацию отдыха и оздоровления  обучающихся,  с круглосуточным  пребыванием, с обязательной организацией их 4-х разового питания</w:t>
      </w:r>
      <w:r w:rsidRPr="00901499">
        <w:rPr>
          <w:b/>
          <w:iCs/>
          <w:szCs w:val="28"/>
        </w:rPr>
        <w:t xml:space="preserve">» </w:t>
      </w:r>
      <w:r w:rsidRPr="00901499">
        <w:rPr>
          <w:szCs w:val="28"/>
        </w:rPr>
        <w:t>-</w:t>
      </w:r>
      <w:r w:rsidR="005B53E5" w:rsidRPr="00901499">
        <w:rPr>
          <w:szCs w:val="28"/>
        </w:rPr>
        <w:t xml:space="preserve"> 289,5 тыс. руб.  (100% от плановых назначений, план – 289,5</w:t>
      </w:r>
      <w:r w:rsidR="007B02A6" w:rsidRPr="00901499">
        <w:rPr>
          <w:szCs w:val="28"/>
        </w:rPr>
        <w:t xml:space="preserve"> </w:t>
      </w:r>
      <w:r w:rsidR="005B53E5" w:rsidRPr="00901499">
        <w:rPr>
          <w:szCs w:val="28"/>
        </w:rPr>
        <w:t>тыс. руб.)</w:t>
      </w:r>
      <w:r w:rsidR="005B53E5" w:rsidRPr="00901499">
        <w:rPr>
          <w:b/>
          <w:iCs/>
          <w:szCs w:val="28"/>
        </w:rPr>
        <w:t>.</w:t>
      </w:r>
      <w:r w:rsidR="005B53E5" w:rsidRPr="00901499">
        <w:rPr>
          <w:rFonts w:eastAsiaTheme="minorEastAsia"/>
          <w:szCs w:val="28"/>
        </w:rPr>
        <w:t xml:space="preserve"> </w:t>
      </w:r>
    </w:p>
    <w:p w14:paraId="2EB4722C" w14:textId="77777777" w:rsidR="00D45D91" w:rsidRPr="00901499" w:rsidRDefault="005B53E5" w:rsidP="00D45D91">
      <w:pPr>
        <w:pStyle w:val="aa"/>
        <w:shd w:val="clear" w:color="auto" w:fill="FFFFFF"/>
        <w:ind w:left="0" w:firstLine="720"/>
        <w:jc w:val="both"/>
        <w:rPr>
          <w:rFonts w:eastAsiaTheme="minorEastAsia"/>
          <w:szCs w:val="28"/>
        </w:rPr>
      </w:pPr>
      <w:proofErr w:type="gramStart"/>
      <w:r w:rsidRPr="00901499">
        <w:rPr>
          <w:rFonts w:eastAsiaTheme="minorEastAsia"/>
          <w:szCs w:val="28"/>
        </w:rPr>
        <w:t xml:space="preserve">Плановый результат значения мероприятия </w:t>
      </w:r>
      <w:r w:rsidR="00D45D91" w:rsidRPr="00901499">
        <w:rPr>
          <w:rFonts w:eastAsiaTheme="minorEastAsia"/>
          <w:szCs w:val="28"/>
        </w:rPr>
        <w:t xml:space="preserve"> </w:t>
      </w:r>
      <w:r w:rsidRPr="00901499">
        <w:rPr>
          <w:rFonts w:eastAsiaTheme="minorEastAsia"/>
          <w:szCs w:val="28"/>
        </w:rPr>
        <w:t>достигнут</w:t>
      </w:r>
      <w:proofErr w:type="gramEnd"/>
      <w:r w:rsidR="00D45D91" w:rsidRPr="00901499">
        <w:rPr>
          <w:rFonts w:eastAsiaTheme="minorEastAsia"/>
          <w:szCs w:val="28"/>
        </w:rPr>
        <w:t>, образовательные учреждения подготовлены к открытию лагерей дневного пребывания</w:t>
      </w:r>
      <w:r w:rsidRPr="00901499">
        <w:rPr>
          <w:rFonts w:eastAsiaTheme="minorEastAsia"/>
          <w:szCs w:val="28"/>
        </w:rPr>
        <w:t xml:space="preserve">. </w:t>
      </w:r>
    </w:p>
    <w:p w14:paraId="7C9E885C" w14:textId="4FA2A429" w:rsidR="005B53E5" w:rsidRPr="00901499" w:rsidRDefault="00D45D91" w:rsidP="00D45D91">
      <w:pPr>
        <w:pStyle w:val="aa"/>
        <w:shd w:val="clear" w:color="auto" w:fill="FFFFFF"/>
        <w:ind w:left="0" w:firstLine="720"/>
        <w:jc w:val="both"/>
        <w:rPr>
          <w:rFonts w:eastAsiaTheme="minorEastAsia"/>
          <w:szCs w:val="28"/>
        </w:rPr>
      </w:pPr>
      <w:r w:rsidRPr="00901499">
        <w:rPr>
          <w:rFonts w:eastAsiaTheme="minorEastAsia"/>
          <w:szCs w:val="28"/>
        </w:rPr>
        <w:t>В ходе</w:t>
      </w:r>
      <w:r w:rsidR="005B53E5" w:rsidRPr="00901499">
        <w:rPr>
          <w:rFonts w:eastAsiaTheme="minorEastAsia"/>
          <w:szCs w:val="28"/>
        </w:rPr>
        <w:t xml:space="preserve"> реализации мероприятия </w:t>
      </w:r>
      <w:r w:rsidRPr="00901499">
        <w:rPr>
          <w:rFonts w:eastAsiaTheme="minorEastAsia"/>
          <w:szCs w:val="28"/>
        </w:rPr>
        <w:t xml:space="preserve">отдохнули </w:t>
      </w:r>
      <w:r w:rsidR="005B53E5" w:rsidRPr="00901499">
        <w:rPr>
          <w:rFonts w:eastAsiaTheme="minorEastAsia"/>
          <w:szCs w:val="28"/>
        </w:rPr>
        <w:t xml:space="preserve">180 детей. В 2025 году школа № 43 им А. </w:t>
      </w:r>
      <w:proofErr w:type="spellStart"/>
      <w:r w:rsidR="005B53E5" w:rsidRPr="00901499">
        <w:rPr>
          <w:rFonts w:eastAsiaTheme="minorEastAsia"/>
          <w:szCs w:val="28"/>
        </w:rPr>
        <w:t>Гречишкина</w:t>
      </w:r>
      <w:proofErr w:type="spellEnd"/>
      <w:r w:rsidR="005B53E5" w:rsidRPr="00901499">
        <w:rPr>
          <w:rFonts w:eastAsiaTheme="minorEastAsia"/>
          <w:szCs w:val="28"/>
        </w:rPr>
        <w:t xml:space="preserve"> стала победителем Всероссийского конкурса родительских инициатив, получив грант для реализации проекта палаточный лагерь «Казачий кордон».  С 3 августа на территории Казанского сельского поселения   были проведены три трехдневные смены по 60 человек.</w:t>
      </w:r>
    </w:p>
    <w:p w14:paraId="2A57DFBB" w14:textId="4ADB0535" w:rsidR="0023618A" w:rsidRPr="00901499" w:rsidRDefault="0023618A" w:rsidP="00D45D91">
      <w:pPr>
        <w:pStyle w:val="aa"/>
        <w:shd w:val="clear" w:color="auto" w:fill="FFFFFF"/>
        <w:ind w:left="0" w:firstLine="720"/>
        <w:jc w:val="both"/>
        <w:rPr>
          <w:szCs w:val="28"/>
        </w:rPr>
      </w:pPr>
      <w:r w:rsidRPr="00901499">
        <w:rPr>
          <w:rFonts w:eastAsiaTheme="minorEastAsia"/>
          <w:szCs w:val="28"/>
        </w:rPr>
        <w:t>Целевой показатель «Число детей, отдохнувших в палаточных  лагерях, организованных образовательными  организациями, осуществляющими организацию отдыха и оздоровления  обучающихся,  с круглосуточным  пребыванием, с обязательной организацией их 4-х разового питания» - 150 человек, выполнен на 120% (факт - 18– человек).</w:t>
      </w:r>
    </w:p>
    <w:p w14:paraId="79EC027A" w14:textId="24DA5B02" w:rsidR="00900FB2" w:rsidRPr="00901499" w:rsidRDefault="00900FB2" w:rsidP="00900FB2">
      <w:pPr>
        <w:ind w:firstLine="720"/>
        <w:jc w:val="both"/>
        <w:rPr>
          <w:szCs w:val="28"/>
        </w:rPr>
      </w:pPr>
      <w:r w:rsidRPr="00901499">
        <w:rPr>
          <w:szCs w:val="28"/>
        </w:rPr>
        <w:t>В 2025 год</w:t>
      </w:r>
      <w:r w:rsidR="003511A4" w:rsidRPr="00901499">
        <w:rPr>
          <w:szCs w:val="28"/>
        </w:rPr>
        <w:t>у</w:t>
      </w:r>
      <w:r w:rsidRPr="00901499">
        <w:rPr>
          <w:szCs w:val="28"/>
        </w:rPr>
        <w:t xml:space="preserve"> отделом культуры администрации МО Кавказский</w:t>
      </w:r>
      <w:r w:rsidRPr="00901499">
        <w:rPr>
          <w:i/>
          <w:iCs/>
          <w:szCs w:val="28"/>
        </w:rPr>
        <w:t xml:space="preserve"> </w:t>
      </w:r>
      <w:r w:rsidRPr="00901499">
        <w:rPr>
          <w:szCs w:val="28"/>
        </w:rPr>
        <w:t>район</w:t>
      </w:r>
      <w:r w:rsidRPr="00901499">
        <w:rPr>
          <w:b/>
          <w:bCs/>
          <w:szCs w:val="28"/>
        </w:rPr>
        <w:t xml:space="preserve"> </w:t>
      </w:r>
      <w:r w:rsidRPr="00901499">
        <w:rPr>
          <w:szCs w:val="28"/>
        </w:rPr>
        <w:t>бюджетные средства в сумме 69,8 тыс. руб. (99,7% от плановых назначений -</w:t>
      </w:r>
      <w:r w:rsidR="002B5992" w:rsidRPr="00901499">
        <w:rPr>
          <w:szCs w:val="28"/>
        </w:rPr>
        <w:t xml:space="preserve"> </w:t>
      </w:r>
      <w:r w:rsidRPr="00901499">
        <w:rPr>
          <w:szCs w:val="28"/>
        </w:rPr>
        <w:t>70,0 тыс.</w:t>
      </w:r>
      <w:r w:rsidR="000E01F3" w:rsidRPr="00901499">
        <w:rPr>
          <w:szCs w:val="28"/>
        </w:rPr>
        <w:t xml:space="preserve"> </w:t>
      </w:r>
      <w:r w:rsidRPr="00901499">
        <w:rPr>
          <w:szCs w:val="28"/>
        </w:rPr>
        <w:t>рублей) были израсходованы на реализацию</w:t>
      </w:r>
      <w:r w:rsidRPr="00901499">
        <w:t xml:space="preserve"> м</w:t>
      </w:r>
      <w:r w:rsidRPr="00901499">
        <w:rPr>
          <w:szCs w:val="28"/>
        </w:rPr>
        <w:t>ероприятия №</w:t>
      </w:r>
      <w:r w:rsidR="003511A4" w:rsidRPr="00901499">
        <w:rPr>
          <w:szCs w:val="28"/>
        </w:rPr>
        <w:t xml:space="preserve"> </w:t>
      </w:r>
      <w:r w:rsidRPr="00901499">
        <w:rPr>
          <w:szCs w:val="28"/>
        </w:rPr>
        <w:t xml:space="preserve">2.4.2 </w:t>
      </w:r>
      <w:r w:rsidRPr="00901499">
        <w:rPr>
          <w:szCs w:val="28"/>
        </w:rPr>
        <w:lastRenderedPageBreak/>
        <w:t xml:space="preserve">«Приобретение услуги досуговых и зрелищных заведений, культурно-массовых учреждений и обеспечение доставки детей». </w:t>
      </w:r>
    </w:p>
    <w:p w14:paraId="6E280152" w14:textId="100E769C" w:rsidR="00900FB2" w:rsidRPr="00901499" w:rsidRDefault="00900FB2" w:rsidP="00900FB2">
      <w:pPr>
        <w:jc w:val="both"/>
        <w:rPr>
          <w:szCs w:val="28"/>
        </w:rPr>
      </w:pPr>
      <w:r w:rsidRPr="00901499">
        <w:rPr>
          <w:szCs w:val="28"/>
        </w:rPr>
        <w:t xml:space="preserve">         Целевой показатель </w:t>
      </w:r>
      <w:r w:rsidRPr="00901499">
        <w:rPr>
          <w:rFonts w:eastAsia="Calibri"/>
          <w:szCs w:val="28"/>
          <w:lang w:eastAsia="en-US"/>
        </w:rPr>
        <w:t xml:space="preserve">«Число </w:t>
      </w:r>
      <w:r w:rsidRPr="00901499">
        <w:rPr>
          <w:szCs w:val="28"/>
        </w:rPr>
        <w:t>участников творческих коллективов учреждений культуры, учащихся школ дополнительного образования, воспитанников военно-патриотических клубов, посетивших многодневные экскурсии и походы</w:t>
      </w:r>
      <w:r w:rsidRPr="00901499">
        <w:rPr>
          <w:rFonts w:eastAsia="Calibri"/>
          <w:szCs w:val="28"/>
          <w:lang w:eastAsia="en-US"/>
        </w:rPr>
        <w:t>» выполнен</w:t>
      </w:r>
      <w:r w:rsidRPr="00901499">
        <w:rPr>
          <w:szCs w:val="28"/>
        </w:rPr>
        <w:t xml:space="preserve"> на</w:t>
      </w:r>
      <w:r w:rsidR="00AE26E4" w:rsidRPr="00901499">
        <w:rPr>
          <w:szCs w:val="28"/>
        </w:rPr>
        <w:t xml:space="preserve"> </w:t>
      </w:r>
      <w:r w:rsidRPr="00901499">
        <w:rPr>
          <w:szCs w:val="28"/>
        </w:rPr>
        <w:t>100 % (план</w:t>
      </w:r>
      <w:r w:rsidRPr="00901499">
        <w:rPr>
          <w:rFonts w:eastAsia="Calibri"/>
          <w:szCs w:val="28"/>
          <w:lang w:eastAsia="en-US"/>
        </w:rPr>
        <w:t xml:space="preserve"> 40 чел., выполнено 40 чел.).</w:t>
      </w:r>
    </w:p>
    <w:p w14:paraId="0FC7A280" w14:textId="6A452355" w:rsidR="00900FB2" w:rsidRPr="00901499" w:rsidRDefault="00900FB2" w:rsidP="00900FB2">
      <w:pPr>
        <w:ind w:firstLine="720"/>
        <w:jc w:val="both"/>
        <w:rPr>
          <w:szCs w:val="28"/>
        </w:rPr>
      </w:pPr>
      <w:r w:rsidRPr="00901499">
        <w:rPr>
          <w:szCs w:val="28"/>
        </w:rPr>
        <w:t xml:space="preserve">Целевой показатель </w:t>
      </w:r>
      <w:r w:rsidRPr="00901499">
        <w:rPr>
          <w:rFonts w:eastAsia="Calibri"/>
          <w:szCs w:val="28"/>
          <w:lang w:eastAsia="en-US"/>
        </w:rPr>
        <w:t xml:space="preserve">«Число </w:t>
      </w:r>
      <w:r w:rsidRPr="00901499">
        <w:rPr>
          <w:szCs w:val="28"/>
        </w:rPr>
        <w:t>участников творческих коллективов учреждений культуры, учащихся школ дополнительного образования, воспитанников военно-патриотических клубов, посетивших досуговые и зрелищные, культурно-массовые мероприятия</w:t>
      </w:r>
      <w:r w:rsidRPr="00901499">
        <w:rPr>
          <w:rFonts w:eastAsia="Calibri"/>
          <w:szCs w:val="28"/>
          <w:lang w:eastAsia="en-US"/>
        </w:rPr>
        <w:t>» выполнен</w:t>
      </w:r>
      <w:r w:rsidRPr="00901499">
        <w:rPr>
          <w:szCs w:val="28"/>
        </w:rPr>
        <w:t xml:space="preserve"> на </w:t>
      </w:r>
      <w:r w:rsidR="000019FC" w:rsidRPr="00901499">
        <w:rPr>
          <w:szCs w:val="28"/>
        </w:rPr>
        <w:t>100</w:t>
      </w:r>
      <w:r w:rsidRPr="00901499">
        <w:rPr>
          <w:szCs w:val="28"/>
        </w:rPr>
        <w:t xml:space="preserve"> % (план</w:t>
      </w:r>
      <w:r w:rsidR="00893049" w:rsidRPr="00901499">
        <w:rPr>
          <w:szCs w:val="28"/>
        </w:rPr>
        <w:t xml:space="preserve"> </w:t>
      </w:r>
      <w:r w:rsidR="002B5992" w:rsidRPr="00901499">
        <w:rPr>
          <w:szCs w:val="28"/>
        </w:rPr>
        <w:t xml:space="preserve">- </w:t>
      </w:r>
      <w:r w:rsidR="002B5992" w:rsidRPr="00901499">
        <w:rPr>
          <w:rFonts w:eastAsia="Calibri"/>
          <w:szCs w:val="28"/>
          <w:lang w:eastAsia="en-US"/>
        </w:rPr>
        <w:t>176</w:t>
      </w:r>
      <w:r w:rsidRPr="00901499">
        <w:rPr>
          <w:rFonts w:eastAsia="Calibri"/>
          <w:szCs w:val="28"/>
          <w:lang w:eastAsia="en-US"/>
        </w:rPr>
        <w:t xml:space="preserve"> чел</w:t>
      </w:r>
      <w:r w:rsidR="002B5992" w:rsidRPr="00901499">
        <w:rPr>
          <w:rFonts w:eastAsia="Calibri"/>
          <w:szCs w:val="28"/>
          <w:lang w:eastAsia="en-US"/>
        </w:rPr>
        <w:t>овек</w:t>
      </w:r>
      <w:r w:rsidRPr="00901499">
        <w:rPr>
          <w:rFonts w:eastAsia="Calibri"/>
          <w:szCs w:val="28"/>
          <w:lang w:eastAsia="en-US"/>
        </w:rPr>
        <w:t xml:space="preserve">, выполнено </w:t>
      </w:r>
      <w:r w:rsidR="000019FC" w:rsidRPr="00901499">
        <w:rPr>
          <w:rFonts w:eastAsia="Calibri"/>
          <w:szCs w:val="28"/>
          <w:lang w:eastAsia="en-US"/>
        </w:rPr>
        <w:t xml:space="preserve">- </w:t>
      </w:r>
      <w:r w:rsidR="00893049" w:rsidRPr="00901499">
        <w:rPr>
          <w:rFonts w:eastAsia="Calibri"/>
          <w:szCs w:val="28"/>
          <w:lang w:eastAsia="en-US"/>
        </w:rPr>
        <w:t>176</w:t>
      </w:r>
      <w:r w:rsidRPr="00901499">
        <w:rPr>
          <w:rFonts w:eastAsia="Calibri"/>
          <w:szCs w:val="28"/>
          <w:lang w:eastAsia="en-US"/>
        </w:rPr>
        <w:t xml:space="preserve"> чел</w:t>
      </w:r>
      <w:r w:rsidR="002B5992" w:rsidRPr="00901499">
        <w:rPr>
          <w:rFonts w:eastAsia="Calibri"/>
          <w:szCs w:val="28"/>
          <w:lang w:eastAsia="en-US"/>
        </w:rPr>
        <w:t>овек</w:t>
      </w:r>
      <w:r w:rsidRPr="00901499">
        <w:rPr>
          <w:rFonts w:eastAsia="Calibri"/>
          <w:szCs w:val="28"/>
          <w:lang w:eastAsia="en-US"/>
        </w:rPr>
        <w:t>)</w:t>
      </w:r>
      <w:r w:rsidRPr="00901499">
        <w:rPr>
          <w:szCs w:val="28"/>
        </w:rPr>
        <w:t>.</w:t>
      </w:r>
    </w:p>
    <w:p w14:paraId="2C5C060A" w14:textId="4058EC68" w:rsidR="009A4FFF" w:rsidRPr="00901499" w:rsidRDefault="009A4FFF" w:rsidP="00900FB2">
      <w:pPr>
        <w:ind w:firstLine="720"/>
        <w:jc w:val="both"/>
        <w:rPr>
          <w:szCs w:val="28"/>
        </w:rPr>
      </w:pPr>
      <w:r w:rsidRPr="00901499">
        <w:rPr>
          <w:szCs w:val="28"/>
        </w:rPr>
        <w:t>Резу</w:t>
      </w:r>
      <w:r w:rsidR="00AC0CF5" w:rsidRPr="00901499">
        <w:rPr>
          <w:szCs w:val="28"/>
        </w:rPr>
        <w:t>льтат р</w:t>
      </w:r>
      <w:r w:rsidR="007B02A6" w:rsidRPr="00901499">
        <w:rPr>
          <w:szCs w:val="28"/>
        </w:rPr>
        <w:t>еализации мероприятия достигнут: приобретена услуга, обеспечена доставка детей – 100%.</w:t>
      </w:r>
    </w:p>
    <w:p w14:paraId="33C0B7AC" w14:textId="46071D1A" w:rsidR="004B398E" w:rsidRPr="00901499" w:rsidRDefault="004B398E" w:rsidP="002F6EFA">
      <w:pPr>
        <w:ind w:firstLine="720"/>
        <w:jc w:val="both"/>
        <w:rPr>
          <w:szCs w:val="28"/>
        </w:rPr>
      </w:pPr>
      <w:r w:rsidRPr="00901499">
        <w:rPr>
          <w:szCs w:val="28"/>
        </w:rPr>
        <w:t>Отделом по физической культуре и спорту ад</w:t>
      </w:r>
      <w:r w:rsidR="00E97B60" w:rsidRPr="00901499">
        <w:rPr>
          <w:szCs w:val="28"/>
        </w:rPr>
        <w:t xml:space="preserve">министрации МО Кавказский район в рамках мероприятия № </w:t>
      </w:r>
      <w:r w:rsidR="00893049" w:rsidRPr="00901499">
        <w:rPr>
          <w:szCs w:val="28"/>
        </w:rPr>
        <w:t>2.</w:t>
      </w:r>
      <w:r w:rsidR="00E97B60" w:rsidRPr="00901499">
        <w:rPr>
          <w:szCs w:val="28"/>
        </w:rPr>
        <w:t>4.</w:t>
      </w:r>
      <w:r w:rsidR="00893049" w:rsidRPr="00901499">
        <w:rPr>
          <w:szCs w:val="28"/>
        </w:rPr>
        <w:t>3</w:t>
      </w:r>
      <w:r w:rsidR="00E97B60" w:rsidRPr="00901499">
        <w:rPr>
          <w:szCs w:val="28"/>
        </w:rPr>
        <w:t xml:space="preserve"> </w:t>
      </w:r>
      <w:r w:rsidRPr="00901499">
        <w:rPr>
          <w:szCs w:val="28"/>
        </w:rPr>
        <w:t>«</w:t>
      </w:r>
      <w:r w:rsidR="00893049" w:rsidRPr="00901499">
        <w:rPr>
          <w:szCs w:val="28"/>
        </w:rPr>
        <w:t>Приобретение грамот, кубков, призов победителей  спортивных соревнований</w:t>
      </w:r>
      <w:r w:rsidRPr="00901499">
        <w:rPr>
          <w:szCs w:val="28"/>
        </w:rPr>
        <w:t xml:space="preserve">» бюджетные средства в сумме </w:t>
      </w:r>
      <w:r w:rsidR="006D2454" w:rsidRPr="00901499">
        <w:rPr>
          <w:szCs w:val="28"/>
        </w:rPr>
        <w:t>2</w:t>
      </w:r>
      <w:r w:rsidR="004A0F89" w:rsidRPr="00901499">
        <w:rPr>
          <w:szCs w:val="28"/>
        </w:rPr>
        <w:t>5</w:t>
      </w:r>
      <w:r w:rsidRPr="00901499">
        <w:rPr>
          <w:szCs w:val="28"/>
        </w:rPr>
        <w:t>0,0 тыс. руб.</w:t>
      </w:r>
      <w:r w:rsidR="00213A5C" w:rsidRPr="00901499">
        <w:rPr>
          <w:szCs w:val="28"/>
        </w:rPr>
        <w:t>,</w:t>
      </w:r>
      <w:r w:rsidRPr="00901499">
        <w:rPr>
          <w:szCs w:val="28"/>
        </w:rPr>
        <w:t xml:space="preserve"> были направлены на приобретение наградного материала для победителей спо</w:t>
      </w:r>
      <w:r w:rsidR="00E97B60" w:rsidRPr="00901499">
        <w:rPr>
          <w:szCs w:val="28"/>
        </w:rPr>
        <w:t>ртивных мероприятий, проводимых</w:t>
      </w:r>
      <w:r w:rsidRPr="00901499">
        <w:rPr>
          <w:szCs w:val="28"/>
        </w:rPr>
        <w:t xml:space="preserve"> в </w:t>
      </w:r>
      <w:r w:rsidR="00213A5C" w:rsidRPr="00901499">
        <w:rPr>
          <w:szCs w:val="28"/>
        </w:rPr>
        <w:t>течени</w:t>
      </w:r>
      <w:r w:rsidR="00893049" w:rsidRPr="00901499">
        <w:rPr>
          <w:szCs w:val="28"/>
        </w:rPr>
        <w:t>е</w:t>
      </w:r>
      <w:r w:rsidR="00213A5C" w:rsidRPr="00901499">
        <w:rPr>
          <w:szCs w:val="28"/>
        </w:rPr>
        <w:t xml:space="preserve"> 202</w:t>
      </w:r>
      <w:r w:rsidR="00893049" w:rsidRPr="00901499">
        <w:rPr>
          <w:szCs w:val="28"/>
        </w:rPr>
        <w:t>5</w:t>
      </w:r>
      <w:r w:rsidR="00213A5C" w:rsidRPr="00901499">
        <w:rPr>
          <w:szCs w:val="28"/>
        </w:rPr>
        <w:t xml:space="preserve"> года</w:t>
      </w:r>
      <w:r w:rsidRPr="00901499">
        <w:rPr>
          <w:szCs w:val="28"/>
        </w:rPr>
        <w:t>, в том числе:</w:t>
      </w:r>
    </w:p>
    <w:p w14:paraId="305E85E9" w14:textId="70A25295" w:rsidR="004A0F89" w:rsidRPr="00901499" w:rsidRDefault="003310AC" w:rsidP="004A0F89">
      <w:pPr>
        <w:ind w:firstLine="708"/>
        <w:jc w:val="both"/>
        <w:rPr>
          <w:rFonts w:eastAsia="Calibri"/>
          <w:szCs w:val="28"/>
          <w:lang w:eastAsia="en-US"/>
        </w:rPr>
      </w:pPr>
      <w:r w:rsidRPr="00901499">
        <w:rPr>
          <w:rFonts w:eastAsia="Calibri"/>
          <w:szCs w:val="28"/>
          <w:lang w:eastAsia="en-US"/>
        </w:rPr>
        <w:t>д</w:t>
      </w:r>
      <w:r w:rsidR="004A0F89" w:rsidRPr="00901499">
        <w:rPr>
          <w:rFonts w:eastAsia="Calibri"/>
          <w:szCs w:val="28"/>
          <w:lang w:eastAsia="en-US"/>
        </w:rPr>
        <w:t xml:space="preserve">енежные средства в размере 36,1 тыс. </w:t>
      </w:r>
      <w:r w:rsidR="004A0F89" w:rsidRPr="00901499">
        <w:rPr>
          <w:szCs w:val="28"/>
        </w:rPr>
        <w:t>рублей 27</w:t>
      </w:r>
      <w:r w:rsidR="004A0F89" w:rsidRPr="00901499">
        <w:rPr>
          <w:rFonts w:eastAsia="Calibri"/>
          <w:szCs w:val="28"/>
          <w:lang w:eastAsia="en-US"/>
        </w:rPr>
        <w:t xml:space="preserve"> июля 2025 года были израсходованы на приобретение м</w:t>
      </w:r>
      <w:r w:rsidR="004A0F89" w:rsidRPr="00901499">
        <w:rPr>
          <w:szCs w:val="28"/>
        </w:rPr>
        <w:t>едалей, плакеток</w:t>
      </w:r>
      <w:r w:rsidR="004A0F89" w:rsidRPr="00901499">
        <w:rPr>
          <w:rFonts w:eastAsia="Calibri"/>
          <w:szCs w:val="28"/>
          <w:lang w:eastAsia="en-US"/>
        </w:rPr>
        <w:t xml:space="preserve"> для награждения юношей и девушек, участвовавших в «Первенстве МО Кавказский район по плаванию»;</w:t>
      </w:r>
    </w:p>
    <w:p w14:paraId="354419E8" w14:textId="276F2215" w:rsidR="004A0F89" w:rsidRPr="00901499" w:rsidRDefault="004A0F89" w:rsidP="004A0F89">
      <w:pPr>
        <w:ind w:firstLine="708"/>
        <w:jc w:val="both"/>
        <w:rPr>
          <w:rFonts w:eastAsia="Calibri"/>
          <w:szCs w:val="28"/>
          <w:lang w:eastAsia="en-US"/>
        </w:rPr>
      </w:pPr>
      <w:r w:rsidRPr="00901499">
        <w:rPr>
          <w:rFonts w:eastAsia="Calibri"/>
          <w:szCs w:val="28"/>
          <w:lang w:eastAsia="en-US"/>
        </w:rPr>
        <w:t>- 54,2 тыс.</w:t>
      </w:r>
      <w:r w:rsidR="00361577" w:rsidRPr="00901499">
        <w:rPr>
          <w:rFonts w:eastAsia="Calibri"/>
          <w:szCs w:val="28"/>
          <w:lang w:eastAsia="en-US"/>
        </w:rPr>
        <w:t xml:space="preserve"> </w:t>
      </w:r>
      <w:r w:rsidRPr="00901499">
        <w:rPr>
          <w:rFonts w:eastAsia="Calibri"/>
          <w:szCs w:val="28"/>
          <w:lang w:eastAsia="en-US"/>
        </w:rPr>
        <w:t>рублей 20 сентября 2025 года были израсходованы на приобретение м</w:t>
      </w:r>
      <w:r w:rsidRPr="00901499">
        <w:rPr>
          <w:szCs w:val="28"/>
        </w:rPr>
        <w:t xml:space="preserve">едалей, плакеток </w:t>
      </w:r>
      <w:r w:rsidRPr="00901499">
        <w:rPr>
          <w:rFonts w:eastAsia="Calibri"/>
          <w:szCs w:val="28"/>
          <w:lang w:eastAsia="en-US"/>
        </w:rPr>
        <w:t>для награждения юношей и девушек к Дню физкультурника;</w:t>
      </w:r>
    </w:p>
    <w:p w14:paraId="10A2A017" w14:textId="1E47139E" w:rsidR="004A0F89" w:rsidRPr="00901499" w:rsidRDefault="004A0F89" w:rsidP="004A0F89">
      <w:pPr>
        <w:ind w:firstLine="708"/>
        <w:jc w:val="both"/>
        <w:rPr>
          <w:rFonts w:eastAsia="Calibri"/>
          <w:szCs w:val="28"/>
          <w:lang w:eastAsia="en-US"/>
        </w:rPr>
      </w:pPr>
      <w:r w:rsidRPr="00901499">
        <w:rPr>
          <w:rFonts w:eastAsia="Calibri"/>
          <w:szCs w:val="28"/>
          <w:lang w:eastAsia="en-US"/>
        </w:rPr>
        <w:t>- 34,0 тыс.</w:t>
      </w:r>
      <w:r w:rsidR="003310AC" w:rsidRPr="00901499">
        <w:rPr>
          <w:rFonts w:eastAsia="Calibri"/>
          <w:szCs w:val="28"/>
          <w:lang w:eastAsia="en-US"/>
        </w:rPr>
        <w:t xml:space="preserve"> </w:t>
      </w:r>
      <w:r w:rsidRPr="00901499">
        <w:rPr>
          <w:rFonts w:eastAsia="Calibri"/>
          <w:szCs w:val="28"/>
          <w:lang w:eastAsia="en-US"/>
        </w:rPr>
        <w:t>рублей 24 октября 2025 года были израсходованы на приобретение м</w:t>
      </w:r>
      <w:r w:rsidRPr="00901499">
        <w:rPr>
          <w:szCs w:val="28"/>
        </w:rPr>
        <w:t xml:space="preserve">едалей, плакеток </w:t>
      </w:r>
      <w:r w:rsidRPr="00901499">
        <w:rPr>
          <w:rFonts w:eastAsia="Calibri"/>
          <w:szCs w:val="28"/>
          <w:lang w:eastAsia="en-US"/>
        </w:rPr>
        <w:t>для награждения юношей и девушек, участвовавших в «Первенстве МО Кавказский район по подводному спорту»;</w:t>
      </w:r>
    </w:p>
    <w:p w14:paraId="49E45EC8" w14:textId="6D7B4FF3" w:rsidR="004A0F89" w:rsidRPr="00901499" w:rsidRDefault="004A0F89" w:rsidP="004A0F89">
      <w:pPr>
        <w:ind w:firstLine="708"/>
        <w:jc w:val="both"/>
        <w:rPr>
          <w:rFonts w:eastAsia="Calibri"/>
          <w:szCs w:val="28"/>
          <w:lang w:eastAsia="en-US"/>
        </w:rPr>
      </w:pPr>
      <w:r w:rsidRPr="00901499">
        <w:rPr>
          <w:rFonts w:eastAsia="Calibri"/>
          <w:szCs w:val="28"/>
          <w:lang w:eastAsia="en-US"/>
        </w:rPr>
        <w:t>- 61,4 тыс.</w:t>
      </w:r>
      <w:r w:rsidR="00B751F7" w:rsidRPr="00901499">
        <w:rPr>
          <w:rFonts w:eastAsia="Calibri"/>
          <w:szCs w:val="28"/>
          <w:lang w:eastAsia="en-US"/>
        </w:rPr>
        <w:t xml:space="preserve"> </w:t>
      </w:r>
      <w:r w:rsidRPr="00901499">
        <w:rPr>
          <w:rFonts w:eastAsia="Calibri"/>
          <w:szCs w:val="28"/>
          <w:lang w:eastAsia="en-US"/>
        </w:rPr>
        <w:t>рублей 30 ноября 2025 года были израсходованы на приобретение м</w:t>
      </w:r>
      <w:r w:rsidRPr="00901499">
        <w:rPr>
          <w:szCs w:val="28"/>
        </w:rPr>
        <w:t xml:space="preserve">едалей, плакеток </w:t>
      </w:r>
      <w:r w:rsidRPr="00901499">
        <w:rPr>
          <w:rFonts w:eastAsia="Calibri"/>
          <w:szCs w:val="28"/>
          <w:lang w:eastAsia="en-US"/>
        </w:rPr>
        <w:t>для награждения юношей и девушек, участвовавших в «Первенстве МО Кавказский район по лёгкой атлетике»;</w:t>
      </w:r>
    </w:p>
    <w:p w14:paraId="591502FC" w14:textId="5CFCFA0B" w:rsidR="004A0F89" w:rsidRPr="00901499" w:rsidRDefault="004A0F89" w:rsidP="004A0F89">
      <w:pPr>
        <w:ind w:firstLine="708"/>
        <w:jc w:val="both"/>
        <w:rPr>
          <w:rFonts w:eastAsia="Calibri"/>
          <w:szCs w:val="28"/>
          <w:lang w:eastAsia="en-US"/>
        </w:rPr>
      </w:pPr>
      <w:r w:rsidRPr="00901499">
        <w:rPr>
          <w:rFonts w:eastAsia="Calibri"/>
          <w:szCs w:val="28"/>
          <w:lang w:eastAsia="en-US"/>
        </w:rPr>
        <w:t>- 6</w:t>
      </w:r>
      <w:r w:rsidR="00141BAE" w:rsidRPr="00901499">
        <w:rPr>
          <w:rFonts w:eastAsia="Calibri"/>
          <w:szCs w:val="28"/>
          <w:lang w:eastAsia="en-US"/>
        </w:rPr>
        <w:t>4,3</w:t>
      </w:r>
      <w:r w:rsidRPr="00901499">
        <w:rPr>
          <w:rFonts w:eastAsia="Calibri"/>
          <w:szCs w:val="28"/>
          <w:lang w:eastAsia="en-US"/>
        </w:rPr>
        <w:t xml:space="preserve"> тыс.</w:t>
      </w:r>
      <w:r w:rsidR="00B751F7" w:rsidRPr="00901499">
        <w:rPr>
          <w:rFonts w:eastAsia="Calibri"/>
          <w:szCs w:val="28"/>
          <w:lang w:eastAsia="en-US"/>
        </w:rPr>
        <w:t xml:space="preserve"> </w:t>
      </w:r>
      <w:r w:rsidRPr="00901499">
        <w:rPr>
          <w:rFonts w:eastAsia="Calibri"/>
          <w:szCs w:val="28"/>
          <w:lang w:eastAsia="en-US"/>
        </w:rPr>
        <w:t>рублей 7 декабря 2025 года были израсходованы на приобретение м</w:t>
      </w:r>
      <w:r w:rsidRPr="00901499">
        <w:rPr>
          <w:szCs w:val="28"/>
        </w:rPr>
        <w:t xml:space="preserve">едалей, плакеток </w:t>
      </w:r>
      <w:r w:rsidRPr="00901499">
        <w:rPr>
          <w:rFonts w:eastAsia="Calibri"/>
          <w:szCs w:val="28"/>
          <w:lang w:eastAsia="en-US"/>
        </w:rPr>
        <w:t>для награждения юношей и девушек, участвовавших в «Первенстве МО Кавказский район по плаванию и подводному спорту»</w:t>
      </w:r>
      <w:r w:rsidR="00B751F7" w:rsidRPr="00901499">
        <w:rPr>
          <w:rFonts w:eastAsia="Calibri"/>
          <w:szCs w:val="28"/>
          <w:lang w:eastAsia="en-US"/>
        </w:rPr>
        <w:t>;</w:t>
      </w:r>
    </w:p>
    <w:p w14:paraId="69656F18" w14:textId="491EC5DE" w:rsidR="004B398E" w:rsidRPr="00901499" w:rsidRDefault="00EC1683" w:rsidP="004A0F89">
      <w:pPr>
        <w:ind w:firstLine="708"/>
        <w:jc w:val="both"/>
        <w:rPr>
          <w:szCs w:val="28"/>
        </w:rPr>
      </w:pPr>
      <w:r w:rsidRPr="00901499">
        <w:rPr>
          <w:szCs w:val="28"/>
        </w:rPr>
        <w:t>Мероприятие выполнено на 100%</w:t>
      </w:r>
      <w:r w:rsidR="004B398E" w:rsidRPr="00901499">
        <w:rPr>
          <w:szCs w:val="28"/>
        </w:rPr>
        <w:t xml:space="preserve"> (план –</w:t>
      </w:r>
      <w:r w:rsidR="004A0F89" w:rsidRPr="00901499">
        <w:rPr>
          <w:szCs w:val="28"/>
        </w:rPr>
        <w:t>250,</w:t>
      </w:r>
      <w:r w:rsidR="004B398E" w:rsidRPr="00901499">
        <w:rPr>
          <w:szCs w:val="28"/>
        </w:rPr>
        <w:t>0 тыс. руб., исполнено –</w:t>
      </w:r>
      <w:r w:rsidR="00CD1842" w:rsidRPr="00901499">
        <w:rPr>
          <w:szCs w:val="28"/>
        </w:rPr>
        <w:t>250,0</w:t>
      </w:r>
      <w:r w:rsidR="004A0F89" w:rsidRPr="00901499">
        <w:rPr>
          <w:szCs w:val="28"/>
        </w:rPr>
        <w:t xml:space="preserve"> </w:t>
      </w:r>
      <w:r w:rsidR="004B398E" w:rsidRPr="00901499">
        <w:rPr>
          <w:szCs w:val="28"/>
        </w:rPr>
        <w:t>тыс. руб.).</w:t>
      </w:r>
    </w:p>
    <w:p w14:paraId="0C941EE5" w14:textId="159D0D42" w:rsidR="00D91056" w:rsidRPr="00901499" w:rsidRDefault="00D91056" w:rsidP="00D91056">
      <w:pPr>
        <w:ind w:firstLine="720"/>
        <w:jc w:val="both"/>
        <w:rPr>
          <w:szCs w:val="28"/>
        </w:rPr>
      </w:pPr>
      <w:r w:rsidRPr="00901499">
        <w:rPr>
          <w:szCs w:val="28"/>
        </w:rPr>
        <w:t>Результат реализации мероприятия достигнут: награждены победители спортивных соревнований – 100%.</w:t>
      </w:r>
    </w:p>
    <w:p w14:paraId="228A9B54" w14:textId="42923714" w:rsidR="00F932AB" w:rsidRPr="00901499" w:rsidRDefault="008C3FED" w:rsidP="009E5C02">
      <w:pPr>
        <w:jc w:val="both"/>
        <w:rPr>
          <w:bCs/>
          <w:iCs/>
          <w:szCs w:val="28"/>
        </w:rPr>
      </w:pPr>
      <w:r w:rsidRPr="00901499">
        <w:rPr>
          <w:b/>
          <w:i/>
          <w:szCs w:val="28"/>
        </w:rPr>
        <w:t xml:space="preserve">         </w:t>
      </w:r>
      <w:r w:rsidR="00620E57" w:rsidRPr="00901499">
        <w:rPr>
          <w:bCs/>
          <w:iCs/>
          <w:szCs w:val="28"/>
        </w:rPr>
        <w:t xml:space="preserve">Финансирование </w:t>
      </w:r>
      <w:r w:rsidR="00E3100C" w:rsidRPr="00901499">
        <w:rPr>
          <w:bCs/>
          <w:iCs/>
          <w:szCs w:val="28"/>
        </w:rPr>
        <w:t xml:space="preserve">процессного </w:t>
      </w:r>
      <w:r w:rsidR="003620C9" w:rsidRPr="00901499">
        <w:rPr>
          <w:bCs/>
          <w:iCs/>
          <w:szCs w:val="28"/>
        </w:rPr>
        <w:t>мероприяти</w:t>
      </w:r>
      <w:r w:rsidR="009E5C02" w:rsidRPr="00901499">
        <w:rPr>
          <w:bCs/>
          <w:iCs/>
          <w:szCs w:val="28"/>
        </w:rPr>
        <w:t>я</w:t>
      </w:r>
      <w:r w:rsidR="003620C9" w:rsidRPr="00901499">
        <w:rPr>
          <w:bCs/>
          <w:iCs/>
          <w:szCs w:val="28"/>
        </w:rPr>
        <w:t xml:space="preserve">№ </w:t>
      </w:r>
      <w:r w:rsidR="009E5C02" w:rsidRPr="00901499">
        <w:rPr>
          <w:bCs/>
          <w:iCs/>
          <w:szCs w:val="28"/>
        </w:rPr>
        <w:t>2.</w:t>
      </w:r>
      <w:r w:rsidR="003620C9" w:rsidRPr="00901499">
        <w:rPr>
          <w:bCs/>
          <w:iCs/>
          <w:szCs w:val="28"/>
        </w:rPr>
        <w:t>5 «Организация</w:t>
      </w:r>
      <w:r w:rsidR="00F932AB" w:rsidRPr="00901499">
        <w:rPr>
          <w:bCs/>
          <w:iCs/>
          <w:szCs w:val="28"/>
        </w:rPr>
        <w:t xml:space="preserve"> экскурсий по краю, за пределами края, за пределами РФ»</w:t>
      </w:r>
      <w:r w:rsidR="009E5C02" w:rsidRPr="00901499">
        <w:rPr>
          <w:bCs/>
          <w:iCs/>
          <w:szCs w:val="28"/>
        </w:rPr>
        <w:t xml:space="preserve"> в 202</w:t>
      </w:r>
      <w:r w:rsidR="00A95518" w:rsidRPr="00901499">
        <w:rPr>
          <w:bCs/>
          <w:iCs/>
          <w:szCs w:val="28"/>
        </w:rPr>
        <w:t>5</w:t>
      </w:r>
      <w:r w:rsidR="009E5C02" w:rsidRPr="00901499">
        <w:rPr>
          <w:bCs/>
          <w:iCs/>
          <w:szCs w:val="28"/>
        </w:rPr>
        <w:t xml:space="preserve"> году не предусмотрен</w:t>
      </w:r>
      <w:r w:rsidR="00620E57" w:rsidRPr="00901499">
        <w:rPr>
          <w:bCs/>
          <w:iCs/>
          <w:szCs w:val="28"/>
        </w:rPr>
        <w:t>о.</w:t>
      </w:r>
    </w:p>
    <w:p w14:paraId="7669EF43" w14:textId="49F19E23" w:rsidR="00F91517" w:rsidRPr="00901499" w:rsidRDefault="00F91517" w:rsidP="00F91517">
      <w:pPr>
        <w:ind w:firstLine="720"/>
        <w:jc w:val="both"/>
        <w:rPr>
          <w:szCs w:val="28"/>
        </w:rPr>
      </w:pPr>
      <w:r w:rsidRPr="00901499">
        <w:rPr>
          <w:szCs w:val="28"/>
        </w:rPr>
        <w:t>В рамках реализации мероприятия управлением образования были организованы следующие мероприятия:</w:t>
      </w:r>
    </w:p>
    <w:p w14:paraId="44706A67" w14:textId="77777777" w:rsidR="00A331F4" w:rsidRPr="00901499" w:rsidRDefault="00A331F4" w:rsidP="00A331F4">
      <w:pPr>
        <w:ind w:firstLine="709"/>
        <w:jc w:val="both"/>
        <w:rPr>
          <w:szCs w:val="28"/>
        </w:rPr>
      </w:pPr>
      <w:r w:rsidRPr="00901499">
        <w:rPr>
          <w:szCs w:val="28"/>
        </w:rPr>
        <w:t>48 однодневных походов с участием 1223  детей;</w:t>
      </w:r>
    </w:p>
    <w:p w14:paraId="5C1BBC41" w14:textId="77777777" w:rsidR="00620E57" w:rsidRPr="00901499" w:rsidRDefault="00620E57" w:rsidP="00620E57">
      <w:pPr>
        <w:ind w:firstLine="709"/>
        <w:jc w:val="both"/>
        <w:rPr>
          <w:szCs w:val="28"/>
        </w:rPr>
      </w:pPr>
      <w:r w:rsidRPr="00901499">
        <w:rPr>
          <w:szCs w:val="28"/>
        </w:rPr>
        <w:t xml:space="preserve">65  экспедиций различной направленности с участием 1842 школьников; </w:t>
      </w:r>
    </w:p>
    <w:p w14:paraId="2F120386" w14:textId="77777777" w:rsidR="00620E57" w:rsidRPr="00901499" w:rsidRDefault="00620E57" w:rsidP="00620E57">
      <w:pPr>
        <w:ind w:firstLine="709"/>
        <w:jc w:val="both"/>
        <w:rPr>
          <w:szCs w:val="28"/>
        </w:rPr>
      </w:pPr>
      <w:r w:rsidRPr="00901499">
        <w:rPr>
          <w:szCs w:val="28"/>
        </w:rPr>
        <w:lastRenderedPageBreak/>
        <w:t xml:space="preserve">59  экскурсий по краю с участием  2032 детей, </w:t>
      </w:r>
    </w:p>
    <w:p w14:paraId="5F37065F" w14:textId="70E3CD28" w:rsidR="00620E57" w:rsidRPr="00901499" w:rsidRDefault="00620E57" w:rsidP="00F91517">
      <w:pPr>
        <w:ind w:firstLine="709"/>
        <w:jc w:val="both"/>
        <w:rPr>
          <w:szCs w:val="28"/>
        </w:rPr>
      </w:pPr>
      <w:r w:rsidRPr="00901499">
        <w:rPr>
          <w:szCs w:val="28"/>
        </w:rPr>
        <w:t>14 экскурсий за пределы края с участием 342 школьников.</w:t>
      </w:r>
      <w:r w:rsidR="006A5562" w:rsidRPr="00901499">
        <w:rPr>
          <w:szCs w:val="28"/>
        </w:rPr>
        <w:t xml:space="preserve"> </w:t>
      </w:r>
    </w:p>
    <w:p w14:paraId="240C412A" w14:textId="77777777" w:rsidR="00DC316F" w:rsidRPr="00901499" w:rsidRDefault="00DC316F" w:rsidP="00F91517">
      <w:pPr>
        <w:ind w:firstLine="709"/>
        <w:jc w:val="both"/>
        <w:rPr>
          <w:rFonts w:eastAsiaTheme="minorEastAsia"/>
          <w:szCs w:val="28"/>
        </w:rPr>
      </w:pPr>
      <w:r w:rsidRPr="00901499">
        <w:rPr>
          <w:rFonts w:eastAsiaTheme="minorEastAsia"/>
          <w:szCs w:val="28"/>
        </w:rPr>
        <w:t xml:space="preserve">289 </w:t>
      </w:r>
      <w:proofErr w:type="spellStart"/>
      <w:r w:rsidRPr="00901499">
        <w:rPr>
          <w:rFonts w:eastAsiaTheme="minorEastAsia"/>
          <w:szCs w:val="28"/>
        </w:rPr>
        <w:t>турслетов</w:t>
      </w:r>
      <w:proofErr w:type="spellEnd"/>
      <w:r w:rsidRPr="00901499">
        <w:rPr>
          <w:rFonts w:eastAsiaTheme="minorEastAsia"/>
          <w:szCs w:val="28"/>
        </w:rPr>
        <w:t xml:space="preserve">, </w:t>
      </w:r>
      <w:proofErr w:type="spellStart"/>
      <w:r w:rsidRPr="00901499">
        <w:rPr>
          <w:rFonts w:eastAsiaTheme="minorEastAsia"/>
          <w:szCs w:val="28"/>
        </w:rPr>
        <w:t>квестов</w:t>
      </w:r>
      <w:proofErr w:type="spellEnd"/>
      <w:r w:rsidRPr="00901499">
        <w:rPr>
          <w:rFonts w:eastAsiaTheme="minorEastAsia"/>
          <w:szCs w:val="28"/>
        </w:rPr>
        <w:t xml:space="preserve"> с участием 3574 школьников </w:t>
      </w:r>
    </w:p>
    <w:p w14:paraId="59496CE7" w14:textId="7C9F1702" w:rsidR="006A5562" w:rsidRPr="00901499" w:rsidRDefault="006A5562" w:rsidP="00F91517">
      <w:pPr>
        <w:ind w:firstLine="709"/>
        <w:jc w:val="both"/>
        <w:rPr>
          <w:szCs w:val="28"/>
        </w:rPr>
      </w:pPr>
      <w:r w:rsidRPr="00901499">
        <w:rPr>
          <w:rFonts w:eastAsiaTheme="minorEastAsia"/>
          <w:szCs w:val="28"/>
        </w:rPr>
        <w:t>Значение целевого показателя «Число детей, охваченных экскурсионными мероприятиями» - 8600 человек, достигнуто на 104,8% (факт – 9013 человек.</w:t>
      </w:r>
      <w:r w:rsidR="0050143A" w:rsidRPr="00901499">
        <w:rPr>
          <w:rFonts w:eastAsiaTheme="minorEastAsia"/>
          <w:szCs w:val="28"/>
        </w:rPr>
        <w:t xml:space="preserve">  </w:t>
      </w:r>
    </w:p>
    <w:p w14:paraId="5C460FF2" w14:textId="549BB6B6" w:rsidR="00F932AB" w:rsidRPr="00901499" w:rsidRDefault="009E5C02" w:rsidP="009E5C02">
      <w:pPr>
        <w:jc w:val="both"/>
        <w:rPr>
          <w:bCs/>
          <w:iCs/>
          <w:szCs w:val="28"/>
        </w:rPr>
      </w:pPr>
      <w:r w:rsidRPr="00901499">
        <w:rPr>
          <w:bCs/>
          <w:iCs/>
          <w:szCs w:val="28"/>
        </w:rPr>
        <w:t xml:space="preserve">          На реализацию мероприятия 2.6 </w:t>
      </w:r>
      <w:r w:rsidR="00F932AB" w:rsidRPr="00901499">
        <w:rPr>
          <w:bCs/>
          <w:iCs/>
          <w:szCs w:val="28"/>
        </w:rPr>
        <w:t>«Работа</w:t>
      </w:r>
      <w:r w:rsidR="003620C9" w:rsidRPr="00901499">
        <w:rPr>
          <w:bCs/>
          <w:iCs/>
          <w:szCs w:val="28"/>
        </w:rPr>
        <w:t xml:space="preserve"> дневных тематических площадок и</w:t>
      </w:r>
      <w:r w:rsidR="00F932AB" w:rsidRPr="00901499">
        <w:rPr>
          <w:bCs/>
          <w:iCs/>
          <w:szCs w:val="28"/>
        </w:rPr>
        <w:t xml:space="preserve"> вечерних спортивных площадок»</w:t>
      </w:r>
      <w:r w:rsidRPr="00901499">
        <w:rPr>
          <w:bCs/>
          <w:iCs/>
          <w:szCs w:val="28"/>
        </w:rPr>
        <w:t xml:space="preserve"> </w:t>
      </w:r>
      <w:bookmarkStart w:id="15" w:name="_Hlk220261849"/>
      <w:r w:rsidRPr="00901499">
        <w:rPr>
          <w:bCs/>
          <w:iCs/>
          <w:szCs w:val="28"/>
        </w:rPr>
        <w:t>предусмотрено программой 20,8 тыс. рублей муниципального бюджета.</w:t>
      </w:r>
    </w:p>
    <w:bookmarkEnd w:id="15"/>
    <w:p w14:paraId="3E79E116" w14:textId="30783E72" w:rsidR="00EA3F99" w:rsidRPr="00901499" w:rsidRDefault="00A95518" w:rsidP="00EA3F99">
      <w:pPr>
        <w:ind w:firstLine="709"/>
        <w:jc w:val="both"/>
        <w:rPr>
          <w:szCs w:val="28"/>
        </w:rPr>
      </w:pPr>
      <w:r w:rsidRPr="00901499">
        <w:rPr>
          <w:szCs w:val="28"/>
        </w:rPr>
        <w:t>Г</w:t>
      </w:r>
      <w:r w:rsidR="00EA3F99" w:rsidRPr="00901499">
        <w:rPr>
          <w:szCs w:val="28"/>
        </w:rPr>
        <w:t xml:space="preserve">лавный распорядитель бюджетных средств </w:t>
      </w:r>
      <w:r w:rsidR="00122763" w:rsidRPr="00901499">
        <w:rPr>
          <w:szCs w:val="28"/>
        </w:rPr>
        <w:t xml:space="preserve"> и </w:t>
      </w:r>
      <w:r w:rsidR="00122763" w:rsidRPr="00901499">
        <w:rPr>
          <w:szCs w:val="28"/>
          <w:lang w:eastAsia="ar-SA"/>
        </w:rPr>
        <w:t xml:space="preserve">ответственный за достижение результата мероприятия </w:t>
      </w:r>
      <w:r w:rsidR="00EA3F99" w:rsidRPr="00901499">
        <w:rPr>
          <w:szCs w:val="28"/>
        </w:rPr>
        <w:t>– управление образования администрации муниципального образования Кавказский район.</w:t>
      </w:r>
    </w:p>
    <w:p w14:paraId="33C93D52" w14:textId="1BA12839" w:rsidR="00D34C4B" w:rsidRPr="00901499" w:rsidRDefault="00046EE3" w:rsidP="009406C0">
      <w:pPr>
        <w:ind w:firstLine="708"/>
        <w:jc w:val="both"/>
        <w:rPr>
          <w:szCs w:val="28"/>
        </w:rPr>
      </w:pPr>
      <w:r w:rsidRPr="00901499">
        <w:rPr>
          <w:szCs w:val="28"/>
        </w:rPr>
        <w:t>Средства местного бюджета в сумме 20,</w:t>
      </w:r>
      <w:r w:rsidR="00A95518" w:rsidRPr="00901499">
        <w:rPr>
          <w:szCs w:val="28"/>
        </w:rPr>
        <w:t>8</w:t>
      </w:r>
      <w:r w:rsidRPr="00901499">
        <w:rPr>
          <w:szCs w:val="28"/>
        </w:rPr>
        <w:t xml:space="preserve"> тыс. руб. в рамках мероприятия № 6.1 «Приобретение грамот, кубков, призов для проведения культурно-массовых мероприятий в период организации досуговой занятости детей» (круглогодично) были </w:t>
      </w:r>
      <w:r w:rsidR="00EA3F99" w:rsidRPr="00901499">
        <w:rPr>
          <w:szCs w:val="28"/>
        </w:rPr>
        <w:t xml:space="preserve">направлены на приобретение фоторамок и грамот для </w:t>
      </w:r>
      <w:r w:rsidRPr="00901499">
        <w:rPr>
          <w:szCs w:val="28"/>
        </w:rPr>
        <w:t>награждени</w:t>
      </w:r>
      <w:r w:rsidR="00EA3F99" w:rsidRPr="00901499">
        <w:rPr>
          <w:szCs w:val="28"/>
        </w:rPr>
        <w:t>я</w:t>
      </w:r>
      <w:r w:rsidRPr="00901499">
        <w:rPr>
          <w:szCs w:val="28"/>
        </w:rPr>
        <w:t xml:space="preserve"> участников</w:t>
      </w:r>
      <w:r w:rsidR="009406C0" w:rsidRPr="00901499">
        <w:rPr>
          <w:szCs w:val="28"/>
        </w:rPr>
        <w:t xml:space="preserve"> (награждены 780 человек)</w:t>
      </w:r>
      <w:r w:rsidRPr="00901499">
        <w:rPr>
          <w:szCs w:val="28"/>
        </w:rPr>
        <w:t xml:space="preserve"> </w:t>
      </w:r>
      <w:r w:rsidR="006077B1" w:rsidRPr="00901499">
        <w:rPr>
          <w:szCs w:val="28"/>
        </w:rPr>
        <w:t>дневных тематических площадок  различной направленности для  детей (</w:t>
      </w:r>
      <w:r w:rsidR="009406C0" w:rsidRPr="00901499">
        <w:rPr>
          <w:rFonts w:eastAsiaTheme="minorEastAsia" w:cstheme="minorBidi"/>
          <w:szCs w:val="28"/>
        </w:rPr>
        <w:t xml:space="preserve">в летний период   на базе школ  организована работа   240 дневных тематических площадок для </w:t>
      </w:r>
      <w:r w:rsidR="003C7689" w:rsidRPr="00901499">
        <w:rPr>
          <w:rFonts w:eastAsiaTheme="minorEastAsia" w:cstheme="minorBidi"/>
          <w:szCs w:val="28"/>
        </w:rPr>
        <w:t xml:space="preserve">4345 </w:t>
      </w:r>
      <w:r w:rsidR="009406C0" w:rsidRPr="00901499">
        <w:rPr>
          <w:rFonts w:eastAsiaTheme="minorEastAsia" w:cstheme="minorBidi"/>
          <w:szCs w:val="28"/>
        </w:rPr>
        <w:t xml:space="preserve">детей, </w:t>
      </w:r>
      <w:r w:rsidR="009406C0" w:rsidRPr="00901499">
        <w:rPr>
          <w:szCs w:val="28"/>
        </w:rPr>
        <w:t xml:space="preserve">на базе 24 общеобразовательных учреждений  работали  </w:t>
      </w:r>
      <w:r w:rsidR="003C7689" w:rsidRPr="00901499">
        <w:rPr>
          <w:szCs w:val="28"/>
        </w:rPr>
        <w:t xml:space="preserve">219 </w:t>
      </w:r>
      <w:r w:rsidR="009406C0" w:rsidRPr="00901499">
        <w:rPr>
          <w:szCs w:val="28"/>
        </w:rPr>
        <w:t xml:space="preserve"> вечерних досуговых площадок  для </w:t>
      </w:r>
      <w:r w:rsidR="00CC0DD2" w:rsidRPr="00901499">
        <w:rPr>
          <w:szCs w:val="28"/>
        </w:rPr>
        <w:t xml:space="preserve">3726 </w:t>
      </w:r>
      <w:r w:rsidR="009406C0" w:rsidRPr="00901499">
        <w:rPr>
          <w:szCs w:val="28"/>
        </w:rPr>
        <w:t>школьников</w:t>
      </w:r>
      <w:r w:rsidR="006077B1" w:rsidRPr="00901499">
        <w:rPr>
          <w:szCs w:val="28"/>
        </w:rPr>
        <w:t>)</w:t>
      </w:r>
      <w:r w:rsidRPr="00901499">
        <w:rPr>
          <w:szCs w:val="28"/>
        </w:rPr>
        <w:t>.</w:t>
      </w:r>
      <w:r w:rsidR="000C6C1B" w:rsidRPr="00901499">
        <w:rPr>
          <w:szCs w:val="28"/>
        </w:rPr>
        <w:t xml:space="preserve"> </w:t>
      </w:r>
      <w:bookmarkStart w:id="16" w:name="_Hlk220261896"/>
      <w:r w:rsidR="00AE44DA" w:rsidRPr="00901499">
        <w:rPr>
          <w:szCs w:val="28"/>
        </w:rPr>
        <w:t xml:space="preserve">Плановое значение результата </w:t>
      </w:r>
      <w:r w:rsidR="00122763" w:rsidRPr="00901499">
        <w:rPr>
          <w:szCs w:val="28"/>
        </w:rPr>
        <w:t xml:space="preserve">реализации </w:t>
      </w:r>
      <w:r w:rsidR="00AE44DA" w:rsidRPr="00901499">
        <w:rPr>
          <w:szCs w:val="28"/>
        </w:rPr>
        <w:t xml:space="preserve">мероприятия </w:t>
      </w:r>
      <w:r w:rsidR="00122763" w:rsidRPr="00901499">
        <w:rPr>
          <w:szCs w:val="28"/>
        </w:rPr>
        <w:t xml:space="preserve">«Количество проведенных мероприятий спортивно-игровой и творческой направленности» - 800 единиц, </w:t>
      </w:r>
      <w:r w:rsidR="00AE44DA" w:rsidRPr="00901499">
        <w:rPr>
          <w:szCs w:val="28"/>
        </w:rPr>
        <w:t>достигнуто.</w:t>
      </w:r>
    </w:p>
    <w:p w14:paraId="544942EA" w14:textId="52CA1DFE" w:rsidR="002872BF" w:rsidRPr="00901499" w:rsidRDefault="002872BF" w:rsidP="009406C0">
      <w:pPr>
        <w:ind w:firstLine="708"/>
        <w:jc w:val="both"/>
        <w:rPr>
          <w:szCs w:val="28"/>
        </w:rPr>
      </w:pPr>
      <w:r w:rsidRPr="00901499">
        <w:rPr>
          <w:rFonts w:eastAsiaTheme="minorEastAsia"/>
          <w:szCs w:val="28"/>
        </w:rPr>
        <w:t>Значение целевого показателя «Доля занятости учащихся в дневных тематических площадках   и вечерних спортивных площадках» - 100% достигнуто.</w:t>
      </w:r>
    </w:p>
    <w:bookmarkEnd w:id="16"/>
    <w:p w14:paraId="2CEF55FD" w14:textId="7C778484" w:rsidR="00A01D61" w:rsidRPr="00901499" w:rsidRDefault="00A95518" w:rsidP="00D34C4B">
      <w:pPr>
        <w:ind w:firstLine="709"/>
        <w:jc w:val="both"/>
        <w:rPr>
          <w:szCs w:val="28"/>
        </w:rPr>
      </w:pPr>
      <w:r w:rsidRPr="00901499">
        <w:rPr>
          <w:bCs/>
          <w:iCs/>
          <w:szCs w:val="28"/>
        </w:rPr>
        <w:t>На реализацию мероприятия 2.</w:t>
      </w:r>
      <w:r w:rsidR="00F932AB" w:rsidRPr="00901499">
        <w:rPr>
          <w:bCs/>
          <w:iCs/>
          <w:szCs w:val="28"/>
        </w:rPr>
        <w:t>7.</w:t>
      </w:r>
      <w:r w:rsidR="00650DF9" w:rsidRPr="00901499">
        <w:rPr>
          <w:bCs/>
          <w:iCs/>
          <w:szCs w:val="28"/>
        </w:rPr>
        <w:t xml:space="preserve"> </w:t>
      </w:r>
      <w:r w:rsidR="00F932AB" w:rsidRPr="00901499">
        <w:rPr>
          <w:bCs/>
          <w:iCs/>
          <w:szCs w:val="28"/>
        </w:rPr>
        <w:t>«</w:t>
      </w:r>
      <w:r w:rsidRPr="00901499">
        <w:rPr>
          <w:bCs/>
          <w:iCs/>
          <w:szCs w:val="28"/>
        </w:rPr>
        <w:t>Оздоровление подростков в возрасте от 14 до 17 лет в профильных сменах, проводимых министерством образования, науки и молодежной политики Краснодарского края, подведомственными учреждениями министерства образования, науки и молодежной политики Краснодарского края</w:t>
      </w:r>
      <w:r w:rsidR="00FD4038" w:rsidRPr="00901499">
        <w:rPr>
          <w:bCs/>
          <w:iCs/>
          <w:szCs w:val="28"/>
        </w:rPr>
        <w:t>»</w:t>
      </w:r>
      <w:r w:rsidRPr="00901499">
        <w:rPr>
          <w:bCs/>
          <w:iCs/>
          <w:szCs w:val="28"/>
        </w:rPr>
        <w:t xml:space="preserve"> (приобретение транспортной услуги для доставки подростков</w:t>
      </w:r>
      <w:r w:rsidR="00FD4038" w:rsidRPr="00901499">
        <w:rPr>
          <w:b/>
          <w:i/>
          <w:szCs w:val="28"/>
        </w:rPr>
        <w:t xml:space="preserve"> </w:t>
      </w:r>
      <w:r w:rsidRPr="00901499">
        <w:rPr>
          <w:bCs/>
          <w:iCs/>
          <w:szCs w:val="28"/>
        </w:rPr>
        <w:t xml:space="preserve">предусмотрено программой 27,0 тыс. рублей </w:t>
      </w:r>
      <w:r w:rsidR="00A01D61" w:rsidRPr="00901499">
        <w:rPr>
          <w:bCs/>
          <w:iCs/>
          <w:szCs w:val="28"/>
        </w:rPr>
        <w:t>из средств местного</w:t>
      </w:r>
      <w:r w:rsidRPr="00901499">
        <w:rPr>
          <w:bCs/>
          <w:iCs/>
          <w:szCs w:val="28"/>
        </w:rPr>
        <w:t xml:space="preserve"> бюджета. Кассовые расходы -</w:t>
      </w:r>
      <w:r w:rsidR="00A01D61" w:rsidRPr="00901499">
        <w:rPr>
          <w:bCs/>
          <w:iCs/>
          <w:szCs w:val="28"/>
        </w:rPr>
        <w:t xml:space="preserve"> </w:t>
      </w:r>
      <w:r w:rsidRPr="00901499">
        <w:rPr>
          <w:bCs/>
          <w:iCs/>
          <w:szCs w:val="28"/>
        </w:rPr>
        <w:t>27,0 тыс. рублей</w:t>
      </w:r>
      <w:r w:rsidR="00A01D61" w:rsidRPr="00901499">
        <w:rPr>
          <w:bCs/>
          <w:iCs/>
          <w:szCs w:val="28"/>
        </w:rPr>
        <w:t>,</w:t>
      </w:r>
      <w:r w:rsidRPr="00901499">
        <w:rPr>
          <w:bCs/>
          <w:iCs/>
          <w:szCs w:val="28"/>
        </w:rPr>
        <w:t xml:space="preserve"> </w:t>
      </w:r>
      <w:r w:rsidR="00FD4038" w:rsidRPr="00901499">
        <w:rPr>
          <w:bCs/>
          <w:iCs/>
          <w:szCs w:val="28"/>
        </w:rPr>
        <w:t>освоен</w:t>
      </w:r>
      <w:r w:rsidR="00A01D61" w:rsidRPr="00901499">
        <w:rPr>
          <w:bCs/>
          <w:iCs/>
          <w:szCs w:val="28"/>
        </w:rPr>
        <w:t>ие</w:t>
      </w:r>
      <w:r w:rsidR="00FD4038" w:rsidRPr="00901499">
        <w:rPr>
          <w:bCs/>
          <w:iCs/>
          <w:szCs w:val="28"/>
        </w:rPr>
        <w:t xml:space="preserve"> </w:t>
      </w:r>
      <w:r w:rsidR="00A01D61" w:rsidRPr="00901499">
        <w:rPr>
          <w:bCs/>
          <w:iCs/>
          <w:szCs w:val="28"/>
        </w:rPr>
        <w:t>-</w:t>
      </w:r>
      <w:r w:rsidR="00FD4038" w:rsidRPr="00901499">
        <w:rPr>
          <w:bCs/>
          <w:iCs/>
          <w:szCs w:val="28"/>
        </w:rPr>
        <w:t xml:space="preserve"> </w:t>
      </w:r>
      <w:r w:rsidRPr="00901499">
        <w:rPr>
          <w:szCs w:val="28"/>
        </w:rPr>
        <w:t>100 %.</w:t>
      </w:r>
    </w:p>
    <w:p w14:paraId="0BAC7C72" w14:textId="77777777" w:rsidR="00A01D61" w:rsidRPr="00901499" w:rsidRDefault="00A01D61" w:rsidP="00D34C4B">
      <w:pPr>
        <w:ind w:firstLine="709"/>
        <w:jc w:val="both"/>
        <w:rPr>
          <w:bCs/>
          <w:iCs/>
          <w:szCs w:val="28"/>
        </w:rPr>
      </w:pPr>
      <w:r w:rsidRPr="00901499">
        <w:rPr>
          <w:szCs w:val="28"/>
        </w:rPr>
        <w:t>Г</w:t>
      </w:r>
      <w:r w:rsidRPr="00901499">
        <w:rPr>
          <w:bCs/>
          <w:iCs/>
          <w:szCs w:val="28"/>
        </w:rPr>
        <w:t>лавный распорядитель бюджетных средств  и ответственный за достижение результата мероприятия – отдел молодежной политики.</w:t>
      </w:r>
    </w:p>
    <w:p w14:paraId="2E26984F" w14:textId="1134A847" w:rsidR="00B119F6" w:rsidRPr="00901499" w:rsidRDefault="00B119F6" w:rsidP="00D34C4B">
      <w:pPr>
        <w:ind w:firstLine="709"/>
        <w:jc w:val="both"/>
        <w:rPr>
          <w:rFonts w:eastAsiaTheme="minorEastAsia" w:cstheme="minorBidi"/>
          <w:iCs/>
          <w:szCs w:val="28"/>
        </w:rPr>
      </w:pPr>
      <w:r w:rsidRPr="00901499">
        <w:rPr>
          <w:rFonts w:eastAsiaTheme="minorEastAsia" w:cstheme="minorBidi"/>
          <w:iCs/>
          <w:szCs w:val="28"/>
        </w:rPr>
        <w:t>С 7 по 13 августа</w:t>
      </w:r>
      <w:r w:rsidR="00FD4038" w:rsidRPr="00901499">
        <w:rPr>
          <w:rFonts w:eastAsiaTheme="minorEastAsia" w:cstheme="minorBidi"/>
          <w:iCs/>
          <w:szCs w:val="28"/>
        </w:rPr>
        <w:t xml:space="preserve"> 2025 года</w:t>
      </w:r>
      <w:r w:rsidRPr="00901499">
        <w:rPr>
          <w:rFonts w:eastAsiaTheme="minorEastAsia" w:cstheme="minorBidi"/>
          <w:iCs/>
          <w:szCs w:val="28"/>
        </w:rPr>
        <w:t xml:space="preserve"> 12 подростков из Кавказского района </w:t>
      </w:r>
      <w:r w:rsidR="00A01D61" w:rsidRPr="00901499">
        <w:rPr>
          <w:rFonts w:eastAsiaTheme="minorEastAsia" w:cstheme="minorBidi"/>
          <w:iCs/>
          <w:szCs w:val="28"/>
        </w:rPr>
        <w:t xml:space="preserve">были доставлены на </w:t>
      </w:r>
      <w:r w:rsidRPr="00901499">
        <w:rPr>
          <w:rFonts w:eastAsiaTheme="minorEastAsia" w:cstheme="minorBidi"/>
          <w:iCs/>
          <w:szCs w:val="28"/>
        </w:rPr>
        <w:t>отдых в палаточн</w:t>
      </w:r>
      <w:r w:rsidR="00A01D61" w:rsidRPr="00901499">
        <w:rPr>
          <w:rFonts w:eastAsiaTheme="minorEastAsia" w:cstheme="minorBidi"/>
          <w:iCs/>
          <w:szCs w:val="28"/>
        </w:rPr>
        <w:t>ый</w:t>
      </w:r>
      <w:r w:rsidRPr="00901499">
        <w:rPr>
          <w:rFonts w:eastAsiaTheme="minorEastAsia" w:cstheme="minorBidi"/>
          <w:iCs/>
          <w:szCs w:val="28"/>
        </w:rPr>
        <w:t xml:space="preserve"> лагер</w:t>
      </w:r>
      <w:r w:rsidR="00A01D61" w:rsidRPr="00901499">
        <w:rPr>
          <w:rFonts w:eastAsiaTheme="minorEastAsia" w:cstheme="minorBidi"/>
          <w:iCs/>
          <w:szCs w:val="28"/>
        </w:rPr>
        <w:t>ь</w:t>
      </w:r>
      <w:r w:rsidRPr="00901499">
        <w:rPr>
          <w:rFonts w:eastAsiaTheme="minorEastAsia" w:cstheme="minorBidi"/>
          <w:iCs/>
          <w:szCs w:val="28"/>
        </w:rPr>
        <w:t xml:space="preserve"> «Тополек» в Отрадненском районе.</w:t>
      </w:r>
    </w:p>
    <w:p w14:paraId="25096550" w14:textId="46F51C3B" w:rsidR="00F43695" w:rsidRPr="00901499" w:rsidRDefault="00F43695" w:rsidP="003D1847">
      <w:pPr>
        <w:ind w:firstLine="709"/>
        <w:jc w:val="both"/>
        <w:rPr>
          <w:szCs w:val="28"/>
        </w:rPr>
      </w:pPr>
      <w:r w:rsidRPr="00901499">
        <w:rPr>
          <w:szCs w:val="28"/>
        </w:rPr>
        <w:t>Результат реализации мероприятия «Доля детей, получивших меры государственной поддержки, в общей численности детей,  имеющих право на их получение и обратившихся за их получением из числа лиц, проявивших выдающиеся способности»</w:t>
      </w:r>
      <w:r w:rsidR="00DC316F" w:rsidRPr="00901499">
        <w:rPr>
          <w:szCs w:val="28"/>
        </w:rPr>
        <w:t xml:space="preserve"> </w:t>
      </w:r>
      <w:r w:rsidRPr="00901499">
        <w:rPr>
          <w:szCs w:val="28"/>
        </w:rPr>
        <w:t xml:space="preserve">- 25%, </w:t>
      </w:r>
      <w:proofErr w:type="gramStart"/>
      <w:r w:rsidRPr="00901499">
        <w:rPr>
          <w:szCs w:val="28"/>
        </w:rPr>
        <w:t>не достигнут</w:t>
      </w:r>
      <w:proofErr w:type="gramEnd"/>
      <w:r w:rsidRPr="00901499">
        <w:rPr>
          <w:szCs w:val="28"/>
        </w:rPr>
        <w:t>, фактическое значение – 20%.</w:t>
      </w:r>
    </w:p>
    <w:p w14:paraId="01943E79" w14:textId="4843672F" w:rsidR="00F43695" w:rsidRPr="00901499" w:rsidRDefault="00F43695" w:rsidP="003D1847">
      <w:pPr>
        <w:ind w:firstLine="709"/>
        <w:jc w:val="both"/>
        <w:rPr>
          <w:bCs/>
          <w:szCs w:val="28"/>
        </w:rPr>
      </w:pPr>
      <w:r w:rsidRPr="00901499">
        <w:rPr>
          <w:bCs/>
          <w:szCs w:val="28"/>
        </w:rPr>
        <w:t xml:space="preserve">Причина не достижения </w:t>
      </w:r>
      <w:r w:rsidR="00CC5FD7" w:rsidRPr="00901499">
        <w:rPr>
          <w:bCs/>
          <w:szCs w:val="28"/>
        </w:rPr>
        <w:t>показателя – направление на отдых подростков по фактическому числу нуждающихся.</w:t>
      </w:r>
    </w:p>
    <w:p w14:paraId="415AD236" w14:textId="4422CA78" w:rsidR="00F43695" w:rsidRPr="00901499" w:rsidRDefault="00F43695" w:rsidP="003D1847">
      <w:pPr>
        <w:ind w:firstLine="709"/>
        <w:jc w:val="both"/>
        <w:rPr>
          <w:b/>
          <w:szCs w:val="28"/>
        </w:rPr>
      </w:pPr>
      <w:r w:rsidRPr="00901499">
        <w:rPr>
          <w:rFonts w:eastAsiaTheme="minorEastAsia"/>
          <w:szCs w:val="28"/>
        </w:rPr>
        <w:t xml:space="preserve">Значение целевого показателя «Число подростков в возрасте от 14 до 17 лет, доставленных на оздоровление в профильные смены, проводимых </w:t>
      </w:r>
      <w:r w:rsidRPr="00901499">
        <w:rPr>
          <w:rFonts w:eastAsiaTheme="minorEastAsia"/>
          <w:szCs w:val="28"/>
        </w:rPr>
        <w:lastRenderedPageBreak/>
        <w:t>министерством образования, науки и молодежной политики Краснодарского края» - 13 человек не достигнуто, по факту доставлено – 12 человек или 92,3%.</w:t>
      </w:r>
    </w:p>
    <w:p w14:paraId="628B00F9" w14:textId="21859DD8" w:rsidR="003D1847" w:rsidRPr="00901499" w:rsidRDefault="003D1847" w:rsidP="003D1847">
      <w:pPr>
        <w:ind w:firstLine="709"/>
        <w:jc w:val="both"/>
        <w:rPr>
          <w:iCs/>
          <w:szCs w:val="28"/>
        </w:rPr>
      </w:pPr>
      <w:r w:rsidRPr="00901499">
        <w:rPr>
          <w:bCs/>
          <w:iCs/>
          <w:szCs w:val="28"/>
        </w:rPr>
        <w:t xml:space="preserve">На реализацию </w:t>
      </w:r>
      <w:r w:rsidR="00CC5FD7" w:rsidRPr="00901499">
        <w:rPr>
          <w:bCs/>
          <w:iCs/>
          <w:szCs w:val="28"/>
        </w:rPr>
        <w:t>м</w:t>
      </w:r>
      <w:r w:rsidR="00F932AB" w:rsidRPr="00901499">
        <w:rPr>
          <w:bCs/>
          <w:iCs/>
          <w:szCs w:val="28"/>
        </w:rPr>
        <w:t>ероприяти</w:t>
      </w:r>
      <w:r w:rsidRPr="00901499">
        <w:rPr>
          <w:bCs/>
          <w:iCs/>
          <w:szCs w:val="28"/>
        </w:rPr>
        <w:t>я</w:t>
      </w:r>
      <w:r w:rsidR="00F932AB" w:rsidRPr="00901499">
        <w:rPr>
          <w:bCs/>
          <w:iCs/>
          <w:szCs w:val="28"/>
        </w:rPr>
        <w:t xml:space="preserve"> № </w:t>
      </w:r>
      <w:r w:rsidR="0094718F" w:rsidRPr="00901499">
        <w:rPr>
          <w:bCs/>
          <w:iCs/>
          <w:szCs w:val="28"/>
        </w:rPr>
        <w:t>2.</w:t>
      </w:r>
      <w:r w:rsidR="00F932AB" w:rsidRPr="00901499">
        <w:rPr>
          <w:bCs/>
          <w:iCs/>
          <w:szCs w:val="28"/>
        </w:rPr>
        <w:t>8</w:t>
      </w:r>
      <w:r w:rsidR="00650DF9" w:rsidRPr="00901499">
        <w:rPr>
          <w:bCs/>
          <w:iCs/>
          <w:szCs w:val="28"/>
        </w:rPr>
        <w:t xml:space="preserve"> «</w:t>
      </w:r>
      <w:r w:rsidR="00A95518" w:rsidRPr="00901499">
        <w:rPr>
          <w:bCs/>
          <w:iCs/>
          <w:szCs w:val="28"/>
        </w:rPr>
        <w:t>Организация досуга подростков на дворовых площадках по месту жительства и клубах по месту жительства</w:t>
      </w:r>
      <w:r w:rsidR="00F932AB" w:rsidRPr="00901499">
        <w:rPr>
          <w:bCs/>
          <w:iCs/>
          <w:szCs w:val="28"/>
        </w:rPr>
        <w:t>»</w:t>
      </w:r>
      <w:r w:rsidRPr="00901499">
        <w:rPr>
          <w:bCs/>
          <w:iCs/>
          <w:szCs w:val="28"/>
        </w:rPr>
        <w:t xml:space="preserve"> в 2025 году  бюджетные средства не</w:t>
      </w:r>
      <w:r w:rsidRPr="00901499">
        <w:rPr>
          <w:iCs/>
          <w:szCs w:val="28"/>
        </w:rPr>
        <w:t xml:space="preserve"> выделялись.</w:t>
      </w:r>
    </w:p>
    <w:p w14:paraId="6E9C93D1" w14:textId="2F29F4AA" w:rsidR="0024456D" w:rsidRPr="00901499" w:rsidRDefault="0024456D" w:rsidP="003D1847">
      <w:pPr>
        <w:ind w:firstLine="709"/>
        <w:jc w:val="both"/>
        <w:rPr>
          <w:bCs/>
          <w:iCs/>
          <w:szCs w:val="28"/>
        </w:rPr>
      </w:pPr>
      <w:r w:rsidRPr="00901499">
        <w:rPr>
          <w:bCs/>
          <w:iCs/>
          <w:szCs w:val="28"/>
        </w:rPr>
        <w:t>Ответственный за достижение результата мероприятия – отдел молодежной политики.</w:t>
      </w:r>
    </w:p>
    <w:p w14:paraId="25AF2042" w14:textId="521A6252" w:rsidR="0024456D" w:rsidRPr="00901499" w:rsidRDefault="0024456D" w:rsidP="003D1847">
      <w:pPr>
        <w:ind w:firstLine="709"/>
        <w:jc w:val="both"/>
        <w:rPr>
          <w:szCs w:val="28"/>
        </w:rPr>
      </w:pPr>
      <w:r w:rsidRPr="00901499">
        <w:rPr>
          <w:rFonts w:eastAsiaTheme="minorEastAsia"/>
          <w:szCs w:val="28"/>
        </w:rPr>
        <w:t>Значение целевого показателя «Число подростков, охваченных организацией досуга на дворовых площадках по месту жительства, в клубах по месту жительства» - 800 человек, перевыполнен в 6,7 раза (факт – 5375 тыс. рублей).</w:t>
      </w:r>
      <w:r w:rsidR="00CC5FD7" w:rsidRPr="00901499">
        <w:t xml:space="preserve"> </w:t>
      </w:r>
      <w:proofErr w:type="gramStart"/>
      <w:r w:rsidR="00CC5FD7" w:rsidRPr="00901499">
        <w:rPr>
          <w:rFonts w:eastAsiaTheme="minorEastAsia"/>
          <w:szCs w:val="28"/>
        </w:rPr>
        <w:t>Проведены</w:t>
      </w:r>
      <w:proofErr w:type="gramEnd"/>
      <w:r w:rsidR="00CC5FD7" w:rsidRPr="00901499">
        <w:rPr>
          <w:rFonts w:eastAsiaTheme="minorEastAsia"/>
          <w:szCs w:val="28"/>
        </w:rPr>
        <w:t xml:space="preserve"> </w:t>
      </w:r>
      <w:r w:rsidR="00892271" w:rsidRPr="00901499">
        <w:rPr>
          <w:rFonts w:eastAsiaTheme="minorEastAsia"/>
          <w:szCs w:val="28"/>
        </w:rPr>
        <w:t xml:space="preserve">318 </w:t>
      </w:r>
      <w:r w:rsidR="00CC5FD7" w:rsidRPr="00901499">
        <w:rPr>
          <w:rFonts w:eastAsiaTheme="minorEastAsia"/>
          <w:szCs w:val="28"/>
        </w:rPr>
        <w:t>спортивны</w:t>
      </w:r>
      <w:r w:rsidR="00892271" w:rsidRPr="00901499">
        <w:rPr>
          <w:rFonts w:eastAsiaTheme="minorEastAsia"/>
          <w:szCs w:val="28"/>
        </w:rPr>
        <w:t>х</w:t>
      </w:r>
      <w:r w:rsidR="00CC5FD7" w:rsidRPr="00901499">
        <w:rPr>
          <w:rFonts w:eastAsiaTheme="minorEastAsia"/>
          <w:szCs w:val="28"/>
        </w:rPr>
        <w:t>, интеллектуальны</w:t>
      </w:r>
      <w:r w:rsidR="00892271" w:rsidRPr="00901499">
        <w:rPr>
          <w:rFonts w:eastAsiaTheme="minorEastAsia"/>
          <w:szCs w:val="28"/>
        </w:rPr>
        <w:t>х</w:t>
      </w:r>
      <w:r w:rsidR="00CC5FD7" w:rsidRPr="00901499">
        <w:rPr>
          <w:rFonts w:eastAsiaTheme="minorEastAsia"/>
          <w:szCs w:val="28"/>
        </w:rPr>
        <w:t>,  духовно-нравственны</w:t>
      </w:r>
      <w:r w:rsidR="00892271" w:rsidRPr="00901499">
        <w:rPr>
          <w:rFonts w:eastAsiaTheme="minorEastAsia"/>
          <w:szCs w:val="28"/>
        </w:rPr>
        <w:t>х</w:t>
      </w:r>
      <w:r w:rsidR="00CC5FD7" w:rsidRPr="00901499">
        <w:rPr>
          <w:rFonts w:eastAsiaTheme="minorEastAsia"/>
          <w:szCs w:val="28"/>
        </w:rPr>
        <w:t>, творчески</w:t>
      </w:r>
      <w:r w:rsidR="00892271" w:rsidRPr="00901499">
        <w:rPr>
          <w:rFonts w:eastAsiaTheme="minorEastAsia"/>
          <w:szCs w:val="28"/>
        </w:rPr>
        <w:t>х</w:t>
      </w:r>
      <w:r w:rsidR="00CC5FD7" w:rsidRPr="00901499">
        <w:rPr>
          <w:rFonts w:eastAsiaTheme="minorEastAsia"/>
          <w:szCs w:val="28"/>
        </w:rPr>
        <w:t>, военно-патриотически</w:t>
      </w:r>
      <w:r w:rsidR="00892271" w:rsidRPr="00901499">
        <w:rPr>
          <w:rFonts w:eastAsiaTheme="minorEastAsia"/>
          <w:szCs w:val="28"/>
        </w:rPr>
        <w:t>х</w:t>
      </w:r>
      <w:r w:rsidR="00CC5FD7" w:rsidRPr="00901499">
        <w:rPr>
          <w:rFonts w:eastAsiaTheme="minorEastAsia"/>
          <w:szCs w:val="28"/>
        </w:rPr>
        <w:t xml:space="preserve"> мероприяти</w:t>
      </w:r>
      <w:r w:rsidR="00892271" w:rsidRPr="00901499">
        <w:rPr>
          <w:rFonts w:eastAsiaTheme="minorEastAsia"/>
          <w:szCs w:val="28"/>
        </w:rPr>
        <w:t>й</w:t>
      </w:r>
      <w:r w:rsidR="00CC5FD7" w:rsidRPr="00901499">
        <w:rPr>
          <w:rFonts w:eastAsiaTheme="minorEastAsia"/>
          <w:szCs w:val="28"/>
        </w:rPr>
        <w:t>.</w:t>
      </w:r>
    </w:p>
    <w:p w14:paraId="064F91D6" w14:textId="77777777" w:rsidR="0024456D" w:rsidRPr="00901499" w:rsidRDefault="0024456D" w:rsidP="003D1847">
      <w:pPr>
        <w:ind w:firstLine="709"/>
        <w:jc w:val="both"/>
        <w:rPr>
          <w:szCs w:val="28"/>
        </w:rPr>
      </w:pPr>
    </w:p>
    <w:p w14:paraId="5B81B426" w14:textId="09B12B6C" w:rsidR="007E72A1" w:rsidRPr="00901499" w:rsidRDefault="007E72A1" w:rsidP="003D1847">
      <w:pPr>
        <w:jc w:val="both"/>
        <w:rPr>
          <w:b/>
          <w:i/>
          <w:szCs w:val="28"/>
        </w:rPr>
      </w:pPr>
    </w:p>
    <w:p w14:paraId="09E8B0B1" w14:textId="77777777" w:rsidR="00F932AB" w:rsidRPr="00901499" w:rsidRDefault="00F932AB" w:rsidP="00F932AB">
      <w:pPr>
        <w:jc w:val="both"/>
        <w:rPr>
          <w:szCs w:val="28"/>
        </w:rPr>
      </w:pPr>
      <w:r w:rsidRPr="00901499">
        <w:rPr>
          <w:szCs w:val="28"/>
        </w:rPr>
        <w:t>Заместитель главы муниципального</w:t>
      </w:r>
    </w:p>
    <w:p w14:paraId="3ECF3C5C" w14:textId="52556442" w:rsidR="00F932AB" w:rsidRPr="00177E15" w:rsidRDefault="00F932AB" w:rsidP="00F932AB">
      <w:pPr>
        <w:jc w:val="both"/>
        <w:rPr>
          <w:szCs w:val="28"/>
        </w:rPr>
      </w:pPr>
      <w:r w:rsidRPr="00520E9B">
        <w:rPr>
          <w:color w:val="000000" w:themeColor="text1"/>
          <w:szCs w:val="28"/>
        </w:rPr>
        <w:t xml:space="preserve">образования Кавказский район                                        </w:t>
      </w:r>
      <w:r w:rsidR="00290288">
        <w:rPr>
          <w:color w:val="000000" w:themeColor="text1"/>
          <w:szCs w:val="28"/>
        </w:rPr>
        <w:t xml:space="preserve"> </w:t>
      </w:r>
      <w:r w:rsidRPr="00520E9B">
        <w:rPr>
          <w:color w:val="000000" w:themeColor="text1"/>
          <w:szCs w:val="28"/>
        </w:rPr>
        <w:t xml:space="preserve">              </w:t>
      </w:r>
      <w:r w:rsidR="00317683">
        <w:rPr>
          <w:color w:val="000000" w:themeColor="text1"/>
          <w:szCs w:val="28"/>
        </w:rPr>
        <w:t xml:space="preserve">     </w:t>
      </w:r>
      <w:proofErr w:type="spellStart"/>
      <w:r w:rsidR="00317683">
        <w:rPr>
          <w:color w:val="000000" w:themeColor="text1"/>
          <w:szCs w:val="28"/>
        </w:rPr>
        <w:t>В.А.Пеплов</w:t>
      </w:r>
      <w:proofErr w:type="spellEnd"/>
    </w:p>
    <w:p w14:paraId="2F4B68E5" w14:textId="77777777" w:rsidR="00C26BB5" w:rsidRDefault="00C26BB5" w:rsidP="00F932AB">
      <w:pPr>
        <w:jc w:val="center"/>
        <w:rPr>
          <w:b/>
          <w:szCs w:val="28"/>
        </w:rPr>
      </w:pPr>
    </w:p>
    <w:p w14:paraId="7B03DA00" w14:textId="77777777" w:rsidR="00D85801" w:rsidRDefault="00D85801" w:rsidP="00F932AB">
      <w:pPr>
        <w:jc w:val="center"/>
        <w:rPr>
          <w:b/>
          <w:szCs w:val="28"/>
        </w:rPr>
      </w:pPr>
    </w:p>
    <w:p w14:paraId="5DCF36C5" w14:textId="77777777" w:rsidR="00D34C4B" w:rsidRDefault="00D34C4B" w:rsidP="00F932AB">
      <w:pPr>
        <w:jc w:val="center"/>
        <w:rPr>
          <w:b/>
          <w:szCs w:val="28"/>
        </w:rPr>
      </w:pPr>
    </w:p>
    <w:p w14:paraId="71751EAC" w14:textId="77777777" w:rsidR="00D34C4B" w:rsidRDefault="00D34C4B" w:rsidP="00F932AB">
      <w:pPr>
        <w:jc w:val="center"/>
        <w:rPr>
          <w:b/>
          <w:szCs w:val="28"/>
        </w:rPr>
      </w:pPr>
    </w:p>
    <w:p w14:paraId="35269709" w14:textId="77777777" w:rsidR="00D34C4B" w:rsidRDefault="00D34C4B" w:rsidP="00F932AB">
      <w:pPr>
        <w:jc w:val="center"/>
        <w:rPr>
          <w:b/>
          <w:szCs w:val="28"/>
        </w:rPr>
      </w:pPr>
    </w:p>
    <w:p w14:paraId="247CF323" w14:textId="77777777" w:rsidR="00D34C4B" w:rsidRDefault="00D34C4B" w:rsidP="00F932AB">
      <w:pPr>
        <w:jc w:val="center"/>
        <w:rPr>
          <w:b/>
          <w:szCs w:val="28"/>
        </w:rPr>
      </w:pPr>
    </w:p>
    <w:p w14:paraId="68884866" w14:textId="77777777" w:rsidR="00D34C4B" w:rsidRDefault="00D34C4B" w:rsidP="00F932AB">
      <w:pPr>
        <w:jc w:val="center"/>
        <w:rPr>
          <w:b/>
          <w:szCs w:val="28"/>
        </w:rPr>
      </w:pPr>
    </w:p>
    <w:p w14:paraId="4F4E6438" w14:textId="77777777" w:rsidR="00D34C4B" w:rsidRDefault="00D34C4B" w:rsidP="00F932AB">
      <w:pPr>
        <w:jc w:val="center"/>
        <w:rPr>
          <w:b/>
          <w:szCs w:val="28"/>
        </w:rPr>
      </w:pPr>
    </w:p>
    <w:p w14:paraId="0D679928" w14:textId="77777777" w:rsidR="00D34C4B" w:rsidRPr="00901499" w:rsidRDefault="00D34C4B" w:rsidP="00F932AB">
      <w:pPr>
        <w:jc w:val="center"/>
        <w:rPr>
          <w:b/>
          <w:szCs w:val="28"/>
        </w:rPr>
      </w:pPr>
    </w:p>
    <w:p w14:paraId="30A204BC" w14:textId="77777777" w:rsidR="00520E9B" w:rsidRPr="00901499" w:rsidRDefault="00520E9B" w:rsidP="00CE0B39">
      <w:pPr>
        <w:tabs>
          <w:tab w:val="left" w:pos="1080"/>
        </w:tabs>
        <w:jc w:val="both"/>
        <w:rPr>
          <w:strike/>
          <w:szCs w:val="28"/>
        </w:rPr>
      </w:pPr>
    </w:p>
    <w:p w14:paraId="529C6501" w14:textId="77777777" w:rsidR="00520E9B" w:rsidRPr="00901499" w:rsidRDefault="00520E9B" w:rsidP="00CE0B39">
      <w:pPr>
        <w:tabs>
          <w:tab w:val="left" w:pos="1080"/>
        </w:tabs>
        <w:jc w:val="both"/>
        <w:rPr>
          <w:strike/>
          <w:szCs w:val="28"/>
        </w:rPr>
      </w:pPr>
    </w:p>
    <w:p w14:paraId="54DBC6DB" w14:textId="77777777" w:rsidR="00520E9B" w:rsidRPr="00901499" w:rsidRDefault="00520E9B" w:rsidP="00CE0B39">
      <w:pPr>
        <w:tabs>
          <w:tab w:val="left" w:pos="1080"/>
        </w:tabs>
        <w:jc w:val="both"/>
        <w:rPr>
          <w:strike/>
          <w:szCs w:val="28"/>
        </w:rPr>
      </w:pPr>
    </w:p>
    <w:p w14:paraId="0E68A431" w14:textId="77777777" w:rsidR="00520E9B" w:rsidRPr="00901499" w:rsidRDefault="00520E9B" w:rsidP="00CE0B39">
      <w:pPr>
        <w:tabs>
          <w:tab w:val="left" w:pos="1080"/>
        </w:tabs>
        <w:jc w:val="both"/>
        <w:rPr>
          <w:strike/>
          <w:szCs w:val="28"/>
        </w:rPr>
      </w:pPr>
    </w:p>
    <w:p w14:paraId="5F6F9D1A" w14:textId="77777777" w:rsidR="00520E9B" w:rsidRPr="00901499" w:rsidRDefault="00520E9B" w:rsidP="00CE0B39">
      <w:pPr>
        <w:tabs>
          <w:tab w:val="left" w:pos="1080"/>
        </w:tabs>
        <w:jc w:val="both"/>
        <w:rPr>
          <w:strike/>
          <w:szCs w:val="28"/>
        </w:rPr>
      </w:pPr>
    </w:p>
    <w:p w14:paraId="57EADC37" w14:textId="77777777" w:rsidR="0010026A" w:rsidRPr="00901499" w:rsidRDefault="0010026A" w:rsidP="00CE0B39">
      <w:pPr>
        <w:tabs>
          <w:tab w:val="left" w:pos="1080"/>
        </w:tabs>
        <w:jc w:val="both"/>
        <w:rPr>
          <w:strike/>
          <w:szCs w:val="28"/>
        </w:rPr>
      </w:pPr>
    </w:p>
    <w:p w14:paraId="680F07CA" w14:textId="77777777" w:rsidR="0010026A" w:rsidRPr="00901499" w:rsidRDefault="0010026A" w:rsidP="00CE0B39">
      <w:pPr>
        <w:tabs>
          <w:tab w:val="left" w:pos="1080"/>
        </w:tabs>
        <w:jc w:val="both"/>
        <w:rPr>
          <w:strike/>
          <w:szCs w:val="28"/>
        </w:rPr>
      </w:pPr>
    </w:p>
    <w:p w14:paraId="23AABA1C" w14:textId="77777777" w:rsidR="0010026A" w:rsidRPr="00901499" w:rsidRDefault="0010026A" w:rsidP="00CE0B39">
      <w:pPr>
        <w:tabs>
          <w:tab w:val="left" w:pos="1080"/>
        </w:tabs>
        <w:jc w:val="both"/>
        <w:rPr>
          <w:strike/>
          <w:szCs w:val="28"/>
        </w:rPr>
      </w:pPr>
    </w:p>
    <w:p w14:paraId="67B282F6" w14:textId="77777777" w:rsidR="0010026A" w:rsidRPr="00901499" w:rsidRDefault="0010026A" w:rsidP="00CE0B39">
      <w:pPr>
        <w:tabs>
          <w:tab w:val="left" w:pos="1080"/>
        </w:tabs>
        <w:jc w:val="both"/>
        <w:rPr>
          <w:strike/>
          <w:szCs w:val="28"/>
        </w:rPr>
      </w:pPr>
    </w:p>
    <w:p w14:paraId="4656F973" w14:textId="77777777" w:rsidR="00CE0B39" w:rsidRPr="00901499" w:rsidRDefault="00CE0B39" w:rsidP="00CE0B39">
      <w:pPr>
        <w:tabs>
          <w:tab w:val="left" w:pos="1080"/>
        </w:tabs>
        <w:jc w:val="both"/>
        <w:rPr>
          <w:strike/>
          <w:szCs w:val="28"/>
        </w:rPr>
      </w:pPr>
    </w:p>
    <w:p w14:paraId="11AC81B4" w14:textId="77777777" w:rsidR="0010026A" w:rsidRPr="00901499" w:rsidRDefault="0010026A" w:rsidP="00F932AB">
      <w:pPr>
        <w:jc w:val="both"/>
        <w:rPr>
          <w:strike/>
          <w:szCs w:val="28"/>
        </w:rPr>
      </w:pPr>
    </w:p>
    <w:p w14:paraId="21F89076" w14:textId="77777777" w:rsidR="0010026A" w:rsidRPr="00901499" w:rsidRDefault="0010026A" w:rsidP="00F932AB">
      <w:pPr>
        <w:jc w:val="both"/>
        <w:rPr>
          <w:strike/>
          <w:szCs w:val="28"/>
        </w:rPr>
      </w:pPr>
    </w:p>
    <w:sectPr w:rsidR="0010026A" w:rsidRPr="00901499" w:rsidSect="00A36B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A62EF" w14:textId="77777777" w:rsidR="00C0566E" w:rsidRDefault="00C0566E" w:rsidP="009B6A13">
      <w:r>
        <w:separator/>
      </w:r>
    </w:p>
  </w:endnote>
  <w:endnote w:type="continuationSeparator" w:id="0">
    <w:p w14:paraId="532F43D3" w14:textId="77777777" w:rsidR="00C0566E" w:rsidRDefault="00C0566E" w:rsidP="009B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5EB24" w14:textId="77777777" w:rsidR="009A4FFF" w:rsidRDefault="009A4FF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648E1" w14:textId="77777777" w:rsidR="009A4FFF" w:rsidRDefault="009A4FF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C8BA4" w14:textId="77777777" w:rsidR="009A4FFF" w:rsidRDefault="009A4FF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0D444" w14:textId="77777777" w:rsidR="00C0566E" w:rsidRDefault="00C0566E" w:rsidP="009B6A13">
      <w:r>
        <w:separator/>
      </w:r>
    </w:p>
  </w:footnote>
  <w:footnote w:type="continuationSeparator" w:id="0">
    <w:p w14:paraId="57F85083" w14:textId="77777777" w:rsidR="00C0566E" w:rsidRDefault="00C0566E" w:rsidP="009B6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8A63B" w14:textId="77777777" w:rsidR="009A4FFF" w:rsidRDefault="009A4FF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898E6" w14:textId="77777777" w:rsidR="009A4FFF" w:rsidRDefault="009A4FF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3D2F6" w14:textId="77777777" w:rsidR="009A4FFF" w:rsidRDefault="009A4FF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6577"/>
    <w:multiLevelType w:val="hybridMultilevel"/>
    <w:tmpl w:val="46E41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37602B"/>
    <w:multiLevelType w:val="hybridMultilevel"/>
    <w:tmpl w:val="32A8E732"/>
    <w:lvl w:ilvl="0" w:tplc="68A01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8C3C29"/>
    <w:multiLevelType w:val="hybridMultilevel"/>
    <w:tmpl w:val="41A8211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2374DB"/>
    <w:multiLevelType w:val="hybridMultilevel"/>
    <w:tmpl w:val="E1368340"/>
    <w:lvl w:ilvl="0" w:tplc="9ABE12F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72EB9"/>
    <w:multiLevelType w:val="hybridMultilevel"/>
    <w:tmpl w:val="BFBE7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466AEE"/>
    <w:multiLevelType w:val="hybridMultilevel"/>
    <w:tmpl w:val="9B2423EA"/>
    <w:lvl w:ilvl="0" w:tplc="0D6E95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8527C7"/>
    <w:multiLevelType w:val="hybridMultilevel"/>
    <w:tmpl w:val="58064CE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5AD14122"/>
    <w:multiLevelType w:val="hybridMultilevel"/>
    <w:tmpl w:val="0AE41B1A"/>
    <w:lvl w:ilvl="0" w:tplc="150A977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71ED6D26"/>
    <w:multiLevelType w:val="hybridMultilevel"/>
    <w:tmpl w:val="2348CEC0"/>
    <w:lvl w:ilvl="0" w:tplc="7CA682BE">
      <w:start w:val="1"/>
      <w:numFmt w:val="decimal"/>
      <w:lvlText w:val="%1."/>
      <w:lvlJc w:val="left"/>
      <w:pPr>
        <w:ind w:left="3631" w:hanging="1080"/>
      </w:pPr>
    </w:lvl>
    <w:lvl w:ilvl="1" w:tplc="04190019">
      <w:start w:val="1"/>
      <w:numFmt w:val="decimal"/>
      <w:lvlText w:val="%2."/>
      <w:lvlJc w:val="left"/>
      <w:pPr>
        <w:tabs>
          <w:tab w:val="num" w:pos="2998"/>
        </w:tabs>
        <w:ind w:left="29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718"/>
        </w:tabs>
        <w:ind w:left="37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438"/>
        </w:tabs>
        <w:ind w:left="44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158"/>
        </w:tabs>
        <w:ind w:left="51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878"/>
        </w:tabs>
        <w:ind w:left="58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598"/>
        </w:tabs>
        <w:ind w:left="65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318"/>
        </w:tabs>
        <w:ind w:left="73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8038"/>
        </w:tabs>
        <w:ind w:left="8038" w:hanging="36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6D"/>
    <w:rsid w:val="0000186A"/>
    <w:rsid w:val="000019FC"/>
    <w:rsid w:val="000026D2"/>
    <w:rsid w:val="00004623"/>
    <w:rsid w:val="00005739"/>
    <w:rsid w:val="000140B6"/>
    <w:rsid w:val="000161CE"/>
    <w:rsid w:val="00021E02"/>
    <w:rsid w:val="00022731"/>
    <w:rsid w:val="00034CD2"/>
    <w:rsid w:val="00040A79"/>
    <w:rsid w:val="000414BA"/>
    <w:rsid w:val="00043575"/>
    <w:rsid w:val="00044074"/>
    <w:rsid w:val="00046EE3"/>
    <w:rsid w:val="00055478"/>
    <w:rsid w:val="000621E0"/>
    <w:rsid w:val="00062636"/>
    <w:rsid w:val="00062805"/>
    <w:rsid w:val="000668D5"/>
    <w:rsid w:val="00070E8A"/>
    <w:rsid w:val="00071FB6"/>
    <w:rsid w:val="00074B51"/>
    <w:rsid w:val="00077A32"/>
    <w:rsid w:val="00077ED8"/>
    <w:rsid w:val="00081B01"/>
    <w:rsid w:val="00083945"/>
    <w:rsid w:val="00085A36"/>
    <w:rsid w:val="000917F9"/>
    <w:rsid w:val="0009461A"/>
    <w:rsid w:val="00095958"/>
    <w:rsid w:val="000A175D"/>
    <w:rsid w:val="000A1E4E"/>
    <w:rsid w:val="000A6814"/>
    <w:rsid w:val="000A75F6"/>
    <w:rsid w:val="000B0003"/>
    <w:rsid w:val="000B4ED8"/>
    <w:rsid w:val="000C31DE"/>
    <w:rsid w:val="000C6C1B"/>
    <w:rsid w:val="000C7147"/>
    <w:rsid w:val="000D0D7A"/>
    <w:rsid w:val="000D0F02"/>
    <w:rsid w:val="000D157B"/>
    <w:rsid w:val="000D22AE"/>
    <w:rsid w:val="000D40E3"/>
    <w:rsid w:val="000D5CFD"/>
    <w:rsid w:val="000D6181"/>
    <w:rsid w:val="000D7207"/>
    <w:rsid w:val="000E01F3"/>
    <w:rsid w:val="000E0C52"/>
    <w:rsid w:val="000E58F7"/>
    <w:rsid w:val="000F1AD9"/>
    <w:rsid w:val="000F5217"/>
    <w:rsid w:val="0010026A"/>
    <w:rsid w:val="001004AE"/>
    <w:rsid w:val="00102E3A"/>
    <w:rsid w:val="001052A8"/>
    <w:rsid w:val="00111307"/>
    <w:rsid w:val="00113643"/>
    <w:rsid w:val="00117315"/>
    <w:rsid w:val="00117FDB"/>
    <w:rsid w:val="001206E3"/>
    <w:rsid w:val="00121397"/>
    <w:rsid w:val="001217CD"/>
    <w:rsid w:val="00122763"/>
    <w:rsid w:val="00124E1C"/>
    <w:rsid w:val="0012514B"/>
    <w:rsid w:val="00127113"/>
    <w:rsid w:val="00131B36"/>
    <w:rsid w:val="001346DE"/>
    <w:rsid w:val="00141BAE"/>
    <w:rsid w:val="00152A98"/>
    <w:rsid w:val="00152CC8"/>
    <w:rsid w:val="001536BE"/>
    <w:rsid w:val="00155BE3"/>
    <w:rsid w:val="00157C95"/>
    <w:rsid w:val="00160157"/>
    <w:rsid w:val="00160315"/>
    <w:rsid w:val="0016163F"/>
    <w:rsid w:val="00163A83"/>
    <w:rsid w:val="00164608"/>
    <w:rsid w:val="00171E7E"/>
    <w:rsid w:val="001769E3"/>
    <w:rsid w:val="0017715E"/>
    <w:rsid w:val="00177E15"/>
    <w:rsid w:val="00181A1F"/>
    <w:rsid w:val="00183A65"/>
    <w:rsid w:val="001856FA"/>
    <w:rsid w:val="00185AB3"/>
    <w:rsid w:val="00185E95"/>
    <w:rsid w:val="00186AC9"/>
    <w:rsid w:val="00193407"/>
    <w:rsid w:val="001A04E8"/>
    <w:rsid w:val="001A268F"/>
    <w:rsid w:val="001A4297"/>
    <w:rsid w:val="001A51B9"/>
    <w:rsid w:val="001A627B"/>
    <w:rsid w:val="001B4112"/>
    <w:rsid w:val="001C351A"/>
    <w:rsid w:val="001D0779"/>
    <w:rsid w:val="001D77E1"/>
    <w:rsid w:val="001D7E7D"/>
    <w:rsid w:val="001E0706"/>
    <w:rsid w:val="001F1998"/>
    <w:rsid w:val="00202106"/>
    <w:rsid w:val="00202B73"/>
    <w:rsid w:val="00203603"/>
    <w:rsid w:val="00205B26"/>
    <w:rsid w:val="00211316"/>
    <w:rsid w:val="0021172C"/>
    <w:rsid w:val="00211AC2"/>
    <w:rsid w:val="00212599"/>
    <w:rsid w:val="00213756"/>
    <w:rsid w:val="00213A5C"/>
    <w:rsid w:val="002144DF"/>
    <w:rsid w:val="002148BE"/>
    <w:rsid w:val="0021740D"/>
    <w:rsid w:val="00223BDA"/>
    <w:rsid w:val="0023247A"/>
    <w:rsid w:val="00234450"/>
    <w:rsid w:val="0023618A"/>
    <w:rsid w:val="002377D3"/>
    <w:rsid w:val="00241886"/>
    <w:rsid w:val="0024456D"/>
    <w:rsid w:val="002456F9"/>
    <w:rsid w:val="0025246B"/>
    <w:rsid w:val="0025287C"/>
    <w:rsid w:val="00252B24"/>
    <w:rsid w:val="00264180"/>
    <w:rsid w:val="00264660"/>
    <w:rsid w:val="00264CEF"/>
    <w:rsid w:val="002705EF"/>
    <w:rsid w:val="00271D0F"/>
    <w:rsid w:val="00273AD2"/>
    <w:rsid w:val="00275204"/>
    <w:rsid w:val="002767B3"/>
    <w:rsid w:val="00280376"/>
    <w:rsid w:val="002807F5"/>
    <w:rsid w:val="002872BF"/>
    <w:rsid w:val="00290288"/>
    <w:rsid w:val="002902F3"/>
    <w:rsid w:val="0029267E"/>
    <w:rsid w:val="002A5794"/>
    <w:rsid w:val="002A74D9"/>
    <w:rsid w:val="002A7E43"/>
    <w:rsid w:val="002B5992"/>
    <w:rsid w:val="002C04C6"/>
    <w:rsid w:val="002C2086"/>
    <w:rsid w:val="002C5A1E"/>
    <w:rsid w:val="002D0FD0"/>
    <w:rsid w:val="002D596F"/>
    <w:rsid w:val="002D64CD"/>
    <w:rsid w:val="002D6A29"/>
    <w:rsid w:val="002D6AED"/>
    <w:rsid w:val="002D6C85"/>
    <w:rsid w:val="002E0E7C"/>
    <w:rsid w:val="002E47BD"/>
    <w:rsid w:val="002E628D"/>
    <w:rsid w:val="002E6368"/>
    <w:rsid w:val="002E6638"/>
    <w:rsid w:val="002E6B5E"/>
    <w:rsid w:val="002F6EFA"/>
    <w:rsid w:val="002F78F5"/>
    <w:rsid w:val="003021D7"/>
    <w:rsid w:val="00304E86"/>
    <w:rsid w:val="003068B0"/>
    <w:rsid w:val="00312801"/>
    <w:rsid w:val="00313247"/>
    <w:rsid w:val="003139A3"/>
    <w:rsid w:val="0031640F"/>
    <w:rsid w:val="003172B1"/>
    <w:rsid w:val="00317683"/>
    <w:rsid w:val="00321CBB"/>
    <w:rsid w:val="00324955"/>
    <w:rsid w:val="003310AC"/>
    <w:rsid w:val="0033183D"/>
    <w:rsid w:val="00331BED"/>
    <w:rsid w:val="00332337"/>
    <w:rsid w:val="0033272E"/>
    <w:rsid w:val="00333EC2"/>
    <w:rsid w:val="00335B40"/>
    <w:rsid w:val="00340E2F"/>
    <w:rsid w:val="00344E3F"/>
    <w:rsid w:val="0034544D"/>
    <w:rsid w:val="003511A4"/>
    <w:rsid w:val="0035561C"/>
    <w:rsid w:val="00356C95"/>
    <w:rsid w:val="00357040"/>
    <w:rsid w:val="00361577"/>
    <w:rsid w:val="00361CDA"/>
    <w:rsid w:val="003620C9"/>
    <w:rsid w:val="0036220F"/>
    <w:rsid w:val="003638A0"/>
    <w:rsid w:val="003803FF"/>
    <w:rsid w:val="0038101C"/>
    <w:rsid w:val="0038136E"/>
    <w:rsid w:val="00383C04"/>
    <w:rsid w:val="0038617C"/>
    <w:rsid w:val="00390BF7"/>
    <w:rsid w:val="00397D4D"/>
    <w:rsid w:val="003A05AA"/>
    <w:rsid w:val="003A065D"/>
    <w:rsid w:val="003A0E08"/>
    <w:rsid w:val="003A1219"/>
    <w:rsid w:val="003A1BBA"/>
    <w:rsid w:val="003A3EDF"/>
    <w:rsid w:val="003A4AC9"/>
    <w:rsid w:val="003B4518"/>
    <w:rsid w:val="003C2054"/>
    <w:rsid w:val="003C4E0E"/>
    <w:rsid w:val="003C7689"/>
    <w:rsid w:val="003D1847"/>
    <w:rsid w:val="003D361E"/>
    <w:rsid w:val="003D42A9"/>
    <w:rsid w:val="003D730E"/>
    <w:rsid w:val="003D73AB"/>
    <w:rsid w:val="003E3F34"/>
    <w:rsid w:val="003E5F23"/>
    <w:rsid w:val="003F6F25"/>
    <w:rsid w:val="004016F3"/>
    <w:rsid w:val="0040798D"/>
    <w:rsid w:val="00414907"/>
    <w:rsid w:val="00417CD7"/>
    <w:rsid w:val="004229AD"/>
    <w:rsid w:val="0042411B"/>
    <w:rsid w:val="0042492C"/>
    <w:rsid w:val="00424DA7"/>
    <w:rsid w:val="00425E36"/>
    <w:rsid w:val="00427D09"/>
    <w:rsid w:val="0043102E"/>
    <w:rsid w:val="00433500"/>
    <w:rsid w:val="00440AC7"/>
    <w:rsid w:val="0044173D"/>
    <w:rsid w:val="00441A9B"/>
    <w:rsid w:val="00441DCF"/>
    <w:rsid w:val="0044277E"/>
    <w:rsid w:val="00444F2D"/>
    <w:rsid w:val="004469EA"/>
    <w:rsid w:val="00452D1B"/>
    <w:rsid w:val="0045449B"/>
    <w:rsid w:val="00455A2B"/>
    <w:rsid w:val="00461E00"/>
    <w:rsid w:val="004629AB"/>
    <w:rsid w:val="00464EB2"/>
    <w:rsid w:val="004710BC"/>
    <w:rsid w:val="00471335"/>
    <w:rsid w:val="004748BB"/>
    <w:rsid w:val="004751BD"/>
    <w:rsid w:val="00475B7C"/>
    <w:rsid w:val="00481D8F"/>
    <w:rsid w:val="00481E2E"/>
    <w:rsid w:val="00483D37"/>
    <w:rsid w:val="004845BE"/>
    <w:rsid w:val="004918D6"/>
    <w:rsid w:val="00494742"/>
    <w:rsid w:val="00496143"/>
    <w:rsid w:val="004A0F89"/>
    <w:rsid w:val="004B398E"/>
    <w:rsid w:val="004B6101"/>
    <w:rsid w:val="004B619A"/>
    <w:rsid w:val="004B63F6"/>
    <w:rsid w:val="004B7700"/>
    <w:rsid w:val="004C00B0"/>
    <w:rsid w:val="004C0B29"/>
    <w:rsid w:val="004D058F"/>
    <w:rsid w:val="004D0CC8"/>
    <w:rsid w:val="004D5152"/>
    <w:rsid w:val="004E1309"/>
    <w:rsid w:val="004E1944"/>
    <w:rsid w:val="004E3F72"/>
    <w:rsid w:val="004E619D"/>
    <w:rsid w:val="004E775C"/>
    <w:rsid w:val="004F3A8E"/>
    <w:rsid w:val="004F5E51"/>
    <w:rsid w:val="004F6412"/>
    <w:rsid w:val="00501388"/>
    <w:rsid w:val="0050143A"/>
    <w:rsid w:val="00503400"/>
    <w:rsid w:val="00504A31"/>
    <w:rsid w:val="00505983"/>
    <w:rsid w:val="00506249"/>
    <w:rsid w:val="005072C9"/>
    <w:rsid w:val="005146C0"/>
    <w:rsid w:val="00520E9B"/>
    <w:rsid w:val="00521CCB"/>
    <w:rsid w:val="00523083"/>
    <w:rsid w:val="0053004B"/>
    <w:rsid w:val="00534CC1"/>
    <w:rsid w:val="00541E5A"/>
    <w:rsid w:val="00541FF4"/>
    <w:rsid w:val="00543831"/>
    <w:rsid w:val="00546564"/>
    <w:rsid w:val="00546781"/>
    <w:rsid w:val="005512A9"/>
    <w:rsid w:val="00554E3F"/>
    <w:rsid w:val="00562650"/>
    <w:rsid w:val="005650C5"/>
    <w:rsid w:val="005650ED"/>
    <w:rsid w:val="00570633"/>
    <w:rsid w:val="0057286E"/>
    <w:rsid w:val="005759A3"/>
    <w:rsid w:val="0057677C"/>
    <w:rsid w:val="00577E9F"/>
    <w:rsid w:val="00580417"/>
    <w:rsid w:val="0058164C"/>
    <w:rsid w:val="00582246"/>
    <w:rsid w:val="005874FD"/>
    <w:rsid w:val="0059041E"/>
    <w:rsid w:val="005954D1"/>
    <w:rsid w:val="005A1973"/>
    <w:rsid w:val="005A2F8F"/>
    <w:rsid w:val="005A3C57"/>
    <w:rsid w:val="005A5816"/>
    <w:rsid w:val="005A59A5"/>
    <w:rsid w:val="005A59D7"/>
    <w:rsid w:val="005A5DC0"/>
    <w:rsid w:val="005B3203"/>
    <w:rsid w:val="005B5151"/>
    <w:rsid w:val="005B53E5"/>
    <w:rsid w:val="005B769F"/>
    <w:rsid w:val="005C2327"/>
    <w:rsid w:val="005C25CE"/>
    <w:rsid w:val="005C4172"/>
    <w:rsid w:val="005C73F6"/>
    <w:rsid w:val="005D0C75"/>
    <w:rsid w:val="005D254C"/>
    <w:rsid w:val="005D2E31"/>
    <w:rsid w:val="005D377B"/>
    <w:rsid w:val="005D392A"/>
    <w:rsid w:val="005D6888"/>
    <w:rsid w:val="005D7E85"/>
    <w:rsid w:val="005E0EE9"/>
    <w:rsid w:val="005E1B79"/>
    <w:rsid w:val="005E2D9E"/>
    <w:rsid w:val="005F0A5F"/>
    <w:rsid w:val="005F1862"/>
    <w:rsid w:val="005F3510"/>
    <w:rsid w:val="005F489E"/>
    <w:rsid w:val="005F6560"/>
    <w:rsid w:val="005F6836"/>
    <w:rsid w:val="00601757"/>
    <w:rsid w:val="00603E3B"/>
    <w:rsid w:val="006077B1"/>
    <w:rsid w:val="0061074D"/>
    <w:rsid w:val="0061200F"/>
    <w:rsid w:val="0061396C"/>
    <w:rsid w:val="00614991"/>
    <w:rsid w:val="00620E57"/>
    <w:rsid w:val="00622A86"/>
    <w:rsid w:val="00625080"/>
    <w:rsid w:val="00626B54"/>
    <w:rsid w:val="00631BAB"/>
    <w:rsid w:val="00634A5E"/>
    <w:rsid w:val="006363B6"/>
    <w:rsid w:val="00643B75"/>
    <w:rsid w:val="0064710F"/>
    <w:rsid w:val="00650DF9"/>
    <w:rsid w:val="00652BA1"/>
    <w:rsid w:val="00652C42"/>
    <w:rsid w:val="0065398A"/>
    <w:rsid w:val="0065460B"/>
    <w:rsid w:val="0065576D"/>
    <w:rsid w:val="00657D34"/>
    <w:rsid w:val="006612FA"/>
    <w:rsid w:val="00663736"/>
    <w:rsid w:val="00664A40"/>
    <w:rsid w:val="00665D57"/>
    <w:rsid w:val="006662AF"/>
    <w:rsid w:val="00670518"/>
    <w:rsid w:val="006733BE"/>
    <w:rsid w:val="0068297F"/>
    <w:rsid w:val="00685962"/>
    <w:rsid w:val="0068712F"/>
    <w:rsid w:val="0069614A"/>
    <w:rsid w:val="006A4963"/>
    <w:rsid w:val="006A5562"/>
    <w:rsid w:val="006A69D3"/>
    <w:rsid w:val="006A6BAB"/>
    <w:rsid w:val="006A7013"/>
    <w:rsid w:val="006A7077"/>
    <w:rsid w:val="006A7BD0"/>
    <w:rsid w:val="006A7CB6"/>
    <w:rsid w:val="006B0B88"/>
    <w:rsid w:val="006B19CC"/>
    <w:rsid w:val="006B2FE9"/>
    <w:rsid w:val="006B44D5"/>
    <w:rsid w:val="006B53E8"/>
    <w:rsid w:val="006B743C"/>
    <w:rsid w:val="006C07F9"/>
    <w:rsid w:val="006C3FC9"/>
    <w:rsid w:val="006C47C7"/>
    <w:rsid w:val="006C7842"/>
    <w:rsid w:val="006D2454"/>
    <w:rsid w:val="006D2C25"/>
    <w:rsid w:val="006D5120"/>
    <w:rsid w:val="006E024E"/>
    <w:rsid w:val="006E291B"/>
    <w:rsid w:val="006F1740"/>
    <w:rsid w:val="007045C2"/>
    <w:rsid w:val="00704A69"/>
    <w:rsid w:val="007052C3"/>
    <w:rsid w:val="00705D92"/>
    <w:rsid w:val="00705FB2"/>
    <w:rsid w:val="00710EE2"/>
    <w:rsid w:val="007122A0"/>
    <w:rsid w:val="007126B9"/>
    <w:rsid w:val="00713A49"/>
    <w:rsid w:val="00713FA9"/>
    <w:rsid w:val="007152FE"/>
    <w:rsid w:val="00730ED3"/>
    <w:rsid w:val="00731473"/>
    <w:rsid w:val="00731CED"/>
    <w:rsid w:val="00732250"/>
    <w:rsid w:val="00734496"/>
    <w:rsid w:val="00735B87"/>
    <w:rsid w:val="00735C42"/>
    <w:rsid w:val="0074093A"/>
    <w:rsid w:val="00744979"/>
    <w:rsid w:val="00746412"/>
    <w:rsid w:val="007531A2"/>
    <w:rsid w:val="00761B65"/>
    <w:rsid w:val="00761C4F"/>
    <w:rsid w:val="00761E83"/>
    <w:rsid w:val="00764DAA"/>
    <w:rsid w:val="00766390"/>
    <w:rsid w:val="007704A1"/>
    <w:rsid w:val="007718C4"/>
    <w:rsid w:val="00771C85"/>
    <w:rsid w:val="00774F15"/>
    <w:rsid w:val="00775FE7"/>
    <w:rsid w:val="0077634F"/>
    <w:rsid w:val="007831FE"/>
    <w:rsid w:val="00785886"/>
    <w:rsid w:val="00792DF7"/>
    <w:rsid w:val="007932BA"/>
    <w:rsid w:val="007A05A9"/>
    <w:rsid w:val="007A2866"/>
    <w:rsid w:val="007A2CFD"/>
    <w:rsid w:val="007A3ACC"/>
    <w:rsid w:val="007A48E7"/>
    <w:rsid w:val="007B02A6"/>
    <w:rsid w:val="007B18B4"/>
    <w:rsid w:val="007B1BBC"/>
    <w:rsid w:val="007B256F"/>
    <w:rsid w:val="007B3527"/>
    <w:rsid w:val="007B3D76"/>
    <w:rsid w:val="007B4D84"/>
    <w:rsid w:val="007B74E1"/>
    <w:rsid w:val="007C01EF"/>
    <w:rsid w:val="007C1F48"/>
    <w:rsid w:val="007C49C5"/>
    <w:rsid w:val="007C526A"/>
    <w:rsid w:val="007D0466"/>
    <w:rsid w:val="007D1A75"/>
    <w:rsid w:val="007D3834"/>
    <w:rsid w:val="007E3534"/>
    <w:rsid w:val="007E3D44"/>
    <w:rsid w:val="007E547B"/>
    <w:rsid w:val="007E72A1"/>
    <w:rsid w:val="007F1623"/>
    <w:rsid w:val="007F1E2D"/>
    <w:rsid w:val="007F4BBC"/>
    <w:rsid w:val="007F672C"/>
    <w:rsid w:val="008046DA"/>
    <w:rsid w:val="00804B65"/>
    <w:rsid w:val="00811ED7"/>
    <w:rsid w:val="00814055"/>
    <w:rsid w:val="00821A94"/>
    <w:rsid w:val="00821AB1"/>
    <w:rsid w:val="00827FCB"/>
    <w:rsid w:val="00831A5E"/>
    <w:rsid w:val="008336AE"/>
    <w:rsid w:val="008377CA"/>
    <w:rsid w:val="00850148"/>
    <w:rsid w:val="00854874"/>
    <w:rsid w:val="008550DC"/>
    <w:rsid w:val="00860C25"/>
    <w:rsid w:val="008626FA"/>
    <w:rsid w:val="0086457B"/>
    <w:rsid w:val="008658E9"/>
    <w:rsid w:val="00866E9E"/>
    <w:rsid w:val="00871556"/>
    <w:rsid w:val="008727A1"/>
    <w:rsid w:val="0088021D"/>
    <w:rsid w:val="0088638C"/>
    <w:rsid w:val="00892271"/>
    <w:rsid w:val="00893049"/>
    <w:rsid w:val="00894ABC"/>
    <w:rsid w:val="00895B03"/>
    <w:rsid w:val="00896649"/>
    <w:rsid w:val="00896C33"/>
    <w:rsid w:val="008A133A"/>
    <w:rsid w:val="008A3459"/>
    <w:rsid w:val="008A4173"/>
    <w:rsid w:val="008A54E6"/>
    <w:rsid w:val="008B2B35"/>
    <w:rsid w:val="008B5B1B"/>
    <w:rsid w:val="008B7BDE"/>
    <w:rsid w:val="008B7C2D"/>
    <w:rsid w:val="008C0142"/>
    <w:rsid w:val="008C16DD"/>
    <w:rsid w:val="008C3FED"/>
    <w:rsid w:val="008C4DFE"/>
    <w:rsid w:val="008C70E2"/>
    <w:rsid w:val="008C7168"/>
    <w:rsid w:val="008D2184"/>
    <w:rsid w:val="008D45C6"/>
    <w:rsid w:val="008D6297"/>
    <w:rsid w:val="008D6500"/>
    <w:rsid w:val="008E029D"/>
    <w:rsid w:val="008E082B"/>
    <w:rsid w:val="008F26EA"/>
    <w:rsid w:val="008F3620"/>
    <w:rsid w:val="008F3DFF"/>
    <w:rsid w:val="008F41DD"/>
    <w:rsid w:val="008F47C9"/>
    <w:rsid w:val="008F771D"/>
    <w:rsid w:val="00900FB2"/>
    <w:rsid w:val="00901499"/>
    <w:rsid w:val="00901F20"/>
    <w:rsid w:val="00902C4B"/>
    <w:rsid w:val="0091576A"/>
    <w:rsid w:val="0091730F"/>
    <w:rsid w:val="00917DFD"/>
    <w:rsid w:val="00920100"/>
    <w:rsid w:val="0092107B"/>
    <w:rsid w:val="00922B8A"/>
    <w:rsid w:val="00923042"/>
    <w:rsid w:val="00927689"/>
    <w:rsid w:val="00927F9D"/>
    <w:rsid w:val="00931716"/>
    <w:rsid w:val="009340C2"/>
    <w:rsid w:val="009406C0"/>
    <w:rsid w:val="009428D8"/>
    <w:rsid w:val="009432FB"/>
    <w:rsid w:val="0094718F"/>
    <w:rsid w:val="009505A0"/>
    <w:rsid w:val="009607B1"/>
    <w:rsid w:val="0096605E"/>
    <w:rsid w:val="00966601"/>
    <w:rsid w:val="0097307E"/>
    <w:rsid w:val="00976E62"/>
    <w:rsid w:val="00977AA8"/>
    <w:rsid w:val="009826F6"/>
    <w:rsid w:val="00982FD0"/>
    <w:rsid w:val="009838F7"/>
    <w:rsid w:val="00992B7F"/>
    <w:rsid w:val="009A4FFF"/>
    <w:rsid w:val="009A7219"/>
    <w:rsid w:val="009B35E2"/>
    <w:rsid w:val="009B6A13"/>
    <w:rsid w:val="009B79FD"/>
    <w:rsid w:val="009C02B0"/>
    <w:rsid w:val="009C02EE"/>
    <w:rsid w:val="009C1489"/>
    <w:rsid w:val="009C3137"/>
    <w:rsid w:val="009C348B"/>
    <w:rsid w:val="009C7583"/>
    <w:rsid w:val="009D1311"/>
    <w:rsid w:val="009D2599"/>
    <w:rsid w:val="009D5D0A"/>
    <w:rsid w:val="009D681C"/>
    <w:rsid w:val="009E474D"/>
    <w:rsid w:val="009E5750"/>
    <w:rsid w:val="009E5C02"/>
    <w:rsid w:val="009E5F29"/>
    <w:rsid w:val="009F25F5"/>
    <w:rsid w:val="009F5E9B"/>
    <w:rsid w:val="00A01810"/>
    <w:rsid w:val="00A01D61"/>
    <w:rsid w:val="00A02677"/>
    <w:rsid w:val="00A0474B"/>
    <w:rsid w:val="00A070A4"/>
    <w:rsid w:val="00A07958"/>
    <w:rsid w:val="00A118BA"/>
    <w:rsid w:val="00A13B51"/>
    <w:rsid w:val="00A168A3"/>
    <w:rsid w:val="00A16EB0"/>
    <w:rsid w:val="00A26420"/>
    <w:rsid w:val="00A277DA"/>
    <w:rsid w:val="00A27E23"/>
    <w:rsid w:val="00A317AF"/>
    <w:rsid w:val="00A31BA8"/>
    <w:rsid w:val="00A325F9"/>
    <w:rsid w:val="00A32D8B"/>
    <w:rsid w:val="00A331F4"/>
    <w:rsid w:val="00A33300"/>
    <w:rsid w:val="00A36B6C"/>
    <w:rsid w:val="00A36E11"/>
    <w:rsid w:val="00A414D0"/>
    <w:rsid w:val="00A42891"/>
    <w:rsid w:val="00A43280"/>
    <w:rsid w:val="00A45532"/>
    <w:rsid w:val="00A45E2A"/>
    <w:rsid w:val="00A50C39"/>
    <w:rsid w:val="00A511AE"/>
    <w:rsid w:val="00A53DBA"/>
    <w:rsid w:val="00A55592"/>
    <w:rsid w:val="00A64A77"/>
    <w:rsid w:val="00A67C39"/>
    <w:rsid w:val="00A750C1"/>
    <w:rsid w:val="00A8184B"/>
    <w:rsid w:val="00A85AF7"/>
    <w:rsid w:val="00A908DF"/>
    <w:rsid w:val="00A90A9D"/>
    <w:rsid w:val="00A943A8"/>
    <w:rsid w:val="00A95518"/>
    <w:rsid w:val="00A958C0"/>
    <w:rsid w:val="00A95CF3"/>
    <w:rsid w:val="00A967C3"/>
    <w:rsid w:val="00A96DAE"/>
    <w:rsid w:val="00AA1F38"/>
    <w:rsid w:val="00AA20A1"/>
    <w:rsid w:val="00AA4637"/>
    <w:rsid w:val="00AA5A0B"/>
    <w:rsid w:val="00AA71A3"/>
    <w:rsid w:val="00AB58B2"/>
    <w:rsid w:val="00AB7624"/>
    <w:rsid w:val="00AB7AF5"/>
    <w:rsid w:val="00AC0CF5"/>
    <w:rsid w:val="00AC4856"/>
    <w:rsid w:val="00AC62FD"/>
    <w:rsid w:val="00AD561C"/>
    <w:rsid w:val="00AD75AC"/>
    <w:rsid w:val="00AE26E4"/>
    <w:rsid w:val="00AE44DA"/>
    <w:rsid w:val="00AF00AD"/>
    <w:rsid w:val="00AF02A6"/>
    <w:rsid w:val="00AF3DFA"/>
    <w:rsid w:val="00AF54EA"/>
    <w:rsid w:val="00AF7AB8"/>
    <w:rsid w:val="00B00218"/>
    <w:rsid w:val="00B00FF5"/>
    <w:rsid w:val="00B051C0"/>
    <w:rsid w:val="00B119F6"/>
    <w:rsid w:val="00B148B5"/>
    <w:rsid w:val="00B1545E"/>
    <w:rsid w:val="00B16B77"/>
    <w:rsid w:val="00B22A4E"/>
    <w:rsid w:val="00B262E9"/>
    <w:rsid w:val="00B267CF"/>
    <w:rsid w:val="00B3149E"/>
    <w:rsid w:val="00B3376C"/>
    <w:rsid w:val="00B35E82"/>
    <w:rsid w:val="00B37875"/>
    <w:rsid w:val="00B4045A"/>
    <w:rsid w:val="00B41EBE"/>
    <w:rsid w:val="00B42AF9"/>
    <w:rsid w:val="00B46238"/>
    <w:rsid w:val="00B47950"/>
    <w:rsid w:val="00B5140C"/>
    <w:rsid w:val="00B51D4B"/>
    <w:rsid w:val="00B61629"/>
    <w:rsid w:val="00B62926"/>
    <w:rsid w:val="00B64B42"/>
    <w:rsid w:val="00B64DAD"/>
    <w:rsid w:val="00B70FB4"/>
    <w:rsid w:val="00B751F7"/>
    <w:rsid w:val="00B774F7"/>
    <w:rsid w:val="00B82EB2"/>
    <w:rsid w:val="00B8443A"/>
    <w:rsid w:val="00B85C0C"/>
    <w:rsid w:val="00B94C8C"/>
    <w:rsid w:val="00B959EA"/>
    <w:rsid w:val="00B96E92"/>
    <w:rsid w:val="00BB2154"/>
    <w:rsid w:val="00BB463C"/>
    <w:rsid w:val="00BB49D4"/>
    <w:rsid w:val="00BB5BCB"/>
    <w:rsid w:val="00BB63CA"/>
    <w:rsid w:val="00BB7BDA"/>
    <w:rsid w:val="00BC034D"/>
    <w:rsid w:val="00BC6AEA"/>
    <w:rsid w:val="00BD047B"/>
    <w:rsid w:val="00BD1945"/>
    <w:rsid w:val="00BD2EDB"/>
    <w:rsid w:val="00BD3024"/>
    <w:rsid w:val="00BD4839"/>
    <w:rsid w:val="00BD6282"/>
    <w:rsid w:val="00BE00BE"/>
    <w:rsid w:val="00BE148F"/>
    <w:rsid w:val="00BE198E"/>
    <w:rsid w:val="00BE3A2A"/>
    <w:rsid w:val="00BF09FA"/>
    <w:rsid w:val="00BF26F9"/>
    <w:rsid w:val="00BF347B"/>
    <w:rsid w:val="00C0566E"/>
    <w:rsid w:val="00C0598A"/>
    <w:rsid w:val="00C05A87"/>
    <w:rsid w:val="00C05F24"/>
    <w:rsid w:val="00C104CF"/>
    <w:rsid w:val="00C113F7"/>
    <w:rsid w:val="00C126E3"/>
    <w:rsid w:val="00C1388E"/>
    <w:rsid w:val="00C144CE"/>
    <w:rsid w:val="00C1758C"/>
    <w:rsid w:val="00C17A29"/>
    <w:rsid w:val="00C17E0C"/>
    <w:rsid w:val="00C26BB5"/>
    <w:rsid w:val="00C31F58"/>
    <w:rsid w:val="00C32356"/>
    <w:rsid w:val="00C36D3A"/>
    <w:rsid w:val="00C40FC9"/>
    <w:rsid w:val="00C43202"/>
    <w:rsid w:val="00C43448"/>
    <w:rsid w:val="00C44E4F"/>
    <w:rsid w:val="00C45DEA"/>
    <w:rsid w:val="00C46ADB"/>
    <w:rsid w:val="00C50D5F"/>
    <w:rsid w:val="00C54DF0"/>
    <w:rsid w:val="00C55C21"/>
    <w:rsid w:val="00C563B5"/>
    <w:rsid w:val="00C567AD"/>
    <w:rsid w:val="00C56FF9"/>
    <w:rsid w:val="00C57127"/>
    <w:rsid w:val="00C5765E"/>
    <w:rsid w:val="00C633C4"/>
    <w:rsid w:val="00C6756B"/>
    <w:rsid w:val="00C71CCC"/>
    <w:rsid w:val="00C7208E"/>
    <w:rsid w:val="00C74FF7"/>
    <w:rsid w:val="00C76EE4"/>
    <w:rsid w:val="00C77D92"/>
    <w:rsid w:val="00C828AC"/>
    <w:rsid w:val="00C85129"/>
    <w:rsid w:val="00C867A7"/>
    <w:rsid w:val="00C903D2"/>
    <w:rsid w:val="00C9054A"/>
    <w:rsid w:val="00C937FC"/>
    <w:rsid w:val="00C9728C"/>
    <w:rsid w:val="00CA020C"/>
    <w:rsid w:val="00CA0B8D"/>
    <w:rsid w:val="00CA49DF"/>
    <w:rsid w:val="00CB204D"/>
    <w:rsid w:val="00CB50E4"/>
    <w:rsid w:val="00CB7D7C"/>
    <w:rsid w:val="00CB7F05"/>
    <w:rsid w:val="00CC0993"/>
    <w:rsid w:val="00CC0DD2"/>
    <w:rsid w:val="00CC5943"/>
    <w:rsid w:val="00CC5FD7"/>
    <w:rsid w:val="00CC6177"/>
    <w:rsid w:val="00CD1842"/>
    <w:rsid w:val="00CD4ACB"/>
    <w:rsid w:val="00CD6954"/>
    <w:rsid w:val="00CE0B39"/>
    <w:rsid w:val="00CE6330"/>
    <w:rsid w:val="00CE6FD5"/>
    <w:rsid w:val="00CF400E"/>
    <w:rsid w:val="00CF546E"/>
    <w:rsid w:val="00D00B51"/>
    <w:rsid w:val="00D05159"/>
    <w:rsid w:val="00D06E8E"/>
    <w:rsid w:val="00D200F5"/>
    <w:rsid w:val="00D20AAD"/>
    <w:rsid w:val="00D23814"/>
    <w:rsid w:val="00D24C80"/>
    <w:rsid w:val="00D255CE"/>
    <w:rsid w:val="00D25889"/>
    <w:rsid w:val="00D271C1"/>
    <w:rsid w:val="00D317BE"/>
    <w:rsid w:val="00D32EA8"/>
    <w:rsid w:val="00D34220"/>
    <w:rsid w:val="00D34C4B"/>
    <w:rsid w:val="00D379D6"/>
    <w:rsid w:val="00D40617"/>
    <w:rsid w:val="00D41F3F"/>
    <w:rsid w:val="00D428BD"/>
    <w:rsid w:val="00D42C7B"/>
    <w:rsid w:val="00D43433"/>
    <w:rsid w:val="00D45D91"/>
    <w:rsid w:val="00D463B0"/>
    <w:rsid w:val="00D46415"/>
    <w:rsid w:val="00D47BFB"/>
    <w:rsid w:val="00D628C2"/>
    <w:rsid w:val="00D62A12"/>
    <w:rsid w:val="00D6565E"/>
    <w:rsid w:val="00D66B15"/>
    <w:rsid w:val="00D7102D"/>
    <w:rsid w:val="00D72A39"/>
    <w:rsid w:val="00D7448E"/>
    <w:rsid w:val="00D76564"/>
    <w:rsid w:val="00D8224D"/>
    <w:rsid w:val="00D822BB"/>
    <w:rsid w:val="00D85801"/>
    <w:rsid w:val="00D86B89"/>
    <w:rsid w:val="00D87109"/>
    <w:rsid w:val="00D91056"/>
    <w:rsid w:val="00D914FD"/>
    <w:rsid w:val="00D925A5"/>
    <w:rsid w:val="00D92DF2"/>
    <w:rsid w:val="00D96119"/>
    <w:rsid w:val="00DA0FA6"/>
    <w:rsid w:val="00DA14D1"/>
    <w:rsid w:val="00DA3593"/>
    <w:rsid w:val="00DA6414"/>
    <w:rsid w:val="00DA7907"/>
    <w:rsid w:val="00DB0726"/>
    <w:rsid w:val="00DB1A2B"/>
    <w:rsid w:val="00DB4C59"/>
    <w:rsid w:val="00DB5ECE"/>
    <w:rsid w:val="00DB6F94"/>
    <w:rsid w:val="00DC1688"/>
    <w:rsid w:val="00DC316F"/>
    <w:rsid w:val="00DC3177"/>
    <w:rsid w:val="00DC43CC"/>
    <w:rsid w:val="00DC7867"/>
    <w:rsid w:val="00DD368F"/>
    <w:rsid w:val="00DD46D8"/>
    <w:rsid w:val="00DD5D89"/>
    <w:rsid w:val="00DD5FA9"/>
    <w:rsid w:val="00DE2299"/>
    <w:rsid w:val="00DE543C"/>
    <w:rsid w:val="00DF3281"/>
    <w:rsid w:val="00E0139D"/>
    <w:rsid w:val="00E03D94"/>
    <w:rsid w:val="00E05FA6"/>
    <w:rsid w:val="00E06C22"/>
    <w:rsid w:val="00E079C0"/>
    <w:rsid w:val="00E1134C"/>
    <w:rsid w:val="00E14552"/>
    <w:rsid w:val="00E1523B"/>
    <w:rsid w:val="00E17DE1"/>
    <w:rsid w:val="00E22D93"/>
    <w:rsid w:val="00E242BE"/>
    <w:rsid w:val="00E3100C"/>
    <w:rsid w:val="00E313F2"/>
    <w:rsid w:val="00E329AA"/>
    <w:rsid w:val="00E37B09"/>
    <w:rsid w:val="00E37D0C"/>
    <w:rsid w:val="00E406CC"/>
    <w:rsid w:val="00E4502E"/>
    <w:rsid w:val="00E50158"/>
    <w:rsid w:val="00E563B0"/>
    <w:rsid w:val="00E56CD3"/>
    <w:rsid w:val="00E65D1D"/>
    <w:rsid w:val="00E7086F"/>
    <w:rsid w:val="00E713EE"/>
    <w:rsid w:val="00E72B0D"/>
    <w:rsid w:val="00E73571"/>
    <w:rsid w:val="00E749E4"/>
    <w:rsid w:val="00E81AC0"/>
    <w:rsid w:val="00E82B4C"/>
    <w:rsid w:val="00E82C29"/>
    <w:rsid w:val="00E83945"/>
    <w:rsid w:val="00E85049"/>
    <w:rsid w:val="00E92548"/>
    <w:rsid w:val="00E93357"/>
    <w:rsid w:val="00E933FC"/>
    <w:rsid w:val="00E94A22"/>
    <w:rsid w:val="00E9700F"/>
    <w:rsid w:val="00E97B60"/>
    <w:rsid w:val="00E97D3B"/>
    <w:rsid w:val="00EA175D"/>
    <w:rsid w:val="00EA3F99"/>
    <w:rsid w:val="00EA415A"/>
    <w:rsid w:val="00EA7B37"/>
    <w:rsid w:val="00EB067C"/>
    <w:rsid w:val="00EB370F"/>
    <w:rsid w:val="00EC01BF"/>
    <w:rsid w:val="00EC1683"/>
    <w:rsid w:val="00EC401B"/>
    <w:rsid w:val="00EC423B"/>
    <w:rsid w:val="00EC6B0C"/>
    <w:rsid w:val="00ED3DAD"/>
    <w:rsid w:val="00EE4586"/>
    <w:rsid w:val="00EE6357"/>
    <w:rsid w:val="00EE6417"/>
    <w:rsid w:val="00EF178E"/>
    <w:rsid w:val="00EF1AD0"/>
    <w:rsid w:val="00EF2768"/>
    <w:rsid w:val="00EF366A"/>
    <w:rsid w:val="00EF66BB"/>
    <w:rsid w:val="00EF6AAE"/>
    <w:rsid w:val="00EF7923"/>
    <w:rsid w:val="00F03FCC"/>
    <w:rsid w:val="00F042AF"/>
    <w:rsid w:val="00F10184"/>
    <w:rsid w:val="00F11C06"/>
    <w:rsid w:val="00F12ADE"/>
    <w:rsid w:val="00F3054B"/>
    <w:rsid w:val="00F34483"/>
    <w:rsid w:val="00F346E1"/>
    <w:rsid w:val="00F37AE8"/>
    <w:rsid w:val="00F42CE8"/>
    <w:rsid w:val="00F43695"/>
    <w:rsid w:val="00F439F5"/>
    <w:rsid w:val="00F44295"/>
    <w:rsid w:val="00F44A83"/>
    <w:rsid w:val="00F50F55"/>
    <w:rsid w:val="00F51FE7"/>
    <w:rsid w:val="00F522EF"/>
    <w:rsid w:val="00F5485B"/>
    <w:rsid w:val="00F54B80"/>
    <w:rsid w:val="00F62888"/>
    <w:rsid w:val="00F64197"/>
    <w:rsid w:val="00F64F6B"/>
    <w:rsid w:val="00F65D23"/>
    <w:rsid w:val="00F65E44"/>
    <w:rsid w:val="00F75229"/>
    <w:rsid w:val="00F752AE"/>
    <w:rsid w:val="00F77285"/>
    <w:rsid w:val="00F77319"/>
    <w:rsid w:val="00F81500"/>
    <w:rsid w:val="00F828F5"/>
    <w:rsid w:val="00F849DA"/>
    <w:rsid w:val="00F86CA5"/>
    <w:rsid w:val="00F91517"/>
    <w:rsid w:val="00F929D8"/>
    <w:rsid w:val="00F932AB"/>
    <w:rsid w:val="00F97AF6"/>
    <w:rsid w:val="00FA080B"/>
    <w:rsid w:val="00FA0E67"/>
    <w:rsid w:val="00FA1B6F"/>
    <w:rsid w:val="00FA1E4C"/>
    <w:rsid w:val="00FA5358"/>
    <w:rsid w:val="00FA7453"/>
    <w:rsid w:val="00FB0CB7"/>
    <w:rsid w:val="00FB42C7"/>
    <w:rsid w:val="00FB4D21"/>
    <w:rsid w:val="00FB672D"/>
    <w:rsid w:val="00FC15EF"/>
    <w:rsid w:val="00FC4A04"/>
    <w:rsid w:val="00FD2B7B"/>
    <w:rsid w:val="00FD4038"/>
    <w:rsid w:val="00FD6233"/>
    <w:rsid w:val="00FD65DF"/>
    <w:rsid w:val="00FE0E37"/>
    <w:rsid w:val="00FE5D92"/>
    <w:rsid w:val="00FF0F60"/>
    <w:rsid w:val="00FF32C6"/>
    <w:rsid w:val="00FF3882"/>
    <w:rsid w:val="00FF39CC"/>
    <w:rsid w:val="00FF4C41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B7C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F7"/>
    <w:rPr>
      <w:sz w:val="28"/>
    </w:rPr>
  </w:style>
  <w:style w:type="paragraph" w:styleId="1">
    <w:name w:val="heading 1"/>
    <w:basedOn w:val="a"/>
    <w:next w:val="a"/>
    <w:qFormat/>
    <w:rsid w:val="000E58F7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E58F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E58F7"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rsid w:val="000E58F7"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E58F7"/>
    <w:pPr>
      <w:spacing w:line="360" w:lineRule="auto"/>
      <w:ind w:firstLine="142"/>
    </w:pPr>
  </w:style>
  <w:style w:type="paragraph" w:styleId="a5">
    <w:name w:val="Block Text"/>
    <w:basedOn w:val="a"/>
    <w:rsid w:val="000E58F7"/>
    <w:pPr>
      <w:spacing w:line="360" w:lineRule="auto"/>
      <w:ind w:left="284" w:right="-285"/>
    </w:pPr>
  </w:style>
  <w:style w:type="paragraph" w:styleId="20">
    <w:name w:val="Body Text Indent 2"/>
    <w:basedOn w:val="a"/>
    <w:rsid w:val="000E58F7"/>
    <w:pPr>
      <w:spacing w:line="360" w:lineRule="auto"/>
      <w:ind w:left="284"/>
    </w:pPr>
  </w:style>
  <w:style w:type="paragraph" w:styleId="30">
    <w:name w:val="Body Text Indent 3"/>
    <w:basedOn w:val="a"/>
    <w:rsid w:val="000E58F7"/>
    <w:pPr>
      <w:spacing w:line="360" w:lineRule="auto"/>
      <w:ind w:left="1440" w:firstLine="720"/>
    </w:pPr>
  </w:style>
  <w:style w:type="paragraph" w:styleId="a6">
    <w:name w:val="Body Text"/>
    <w:basedOn w:val="a"/>
    <w:rsid w:val="000E58F7"/>
    <w:pPr>
      <w:tabs>
        <w:tab w:val="center" w:pos="2284"/>
      </w:tabs>
      <w:jc w:val="center"/>
    </w:pPr>
    <w:rPr>
      <w:b/>
      <w:bCs/>
    </w:rPr>
  </w:style>
  <w:style w:type="paragraph" w:styleId="21">
    <w:name w:val="Body Text 2"/>
    <w:basedOn w:val="a"/>
    <w:rsid w:val="000E58F7"/>
    <w:pPr>
      <w:jc w:val="center"/>
    </w:pPr>
  </w:style>
  <w:style w:type="table" w:styleId="a7">
    <w:name w:val="Table Grid"/>
    <w:basedOn w:val="a1"/>
    <w:rsid w:val="00F51F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тиль таблицы1"/>
    <w:basedOn w:val="a7"/>
    <w:rsid w:val="00B262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631BA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7932BA"/>
    <w:rPr>
      <w:sz w:val="28"/>
    </w:rPr>
  </w:style>
  <w:style w:type="paragraph" w:styleId="a9">
    <w:name w:val="Normal (Web)"/>
    <w:basedOn w:val="a"/>
    <w:uiPriority w:val="99"/>
    <w:unhideWhenUsed/>
    <w:rsid w:val="000F1AD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27FC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a">
    <w:name w:val="List Paragraph"/>
    <w:basedOn w:val="a"/>
    <w:uiPriority w:val="34"/>
    <w:qFormat/>
    <w:rsid w:val="00730ED3"/>
    <w:pPr>
      <w:ind w:left="720"/>
      <w:contextualSpacing/>
    </w:pPr>
  </w:style>
  <w:style w:type="paragraph" w:customStyle="1" w:styleId="headertext">
    <w:name w:val="headertext"/>
    <w:basedOn w:val="a"/>
    <w:rsid w:val="0074641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54874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c">
    <w:name w:val="header"/>
    <w:basedOn w:val="a"/>
    <w:link w:val="ad"/>
    <w:unhideWhenUsed/>
    <w:rsid w:val="009B6A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B6A13"/>
    <w:rPr>
      <w:sz w:val="28"/>
    </w:rPr>
  </w:style>
  <w:style w:type="paragraph" w:styleId="ae">
    <w:name w:val="footer"/>
    <w:basedOn w:val="a"/>
    <w:link w:val="af"/>
    <w:unhideWhenUsed/>
    <w:rsid w:val="009B6A1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B6A13"/>
    <w:rPr>
      <w:sz w:val="28"/>
    </w:rPr>
  </w:style>
  <w:style w:type="paragraph" w:styleId="af0">
    <w:name w:val="No Spacing"/>
    <w:aliases w:val="Мой,основа,No Spacing,Без интервала2,Сводки"/>
    <w:link w:val="af1"/>
    <w:uiPriority w:val="1"/>
    <w:qFormat/>
    <w:rsid w:val="003C7689"/>
    <w:rPr>
      <w:rFonts w:ascii="Calibri" w:hAnsi="Calibri"/>
      <w:sz w:val="22"/>
      <w:szCs w:val="22"/>
    </w:rPr>
  </w:style>
  <w:style w:type="character" w:customStyle="1" w:styleId="af1">
    <w:name w:val="Без интервала Знак"/>
    <w:aliases w:val="Мой Знак,основа Знак,No Spacing Знак,Без интервала2 Знак,Сводки Знак"/>
    <w:link w:val="af0"/>
    <w:uiPriority w:val="1"/>
    <w:rsid w:val="003C768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F7"/>
    <w:rPr>
      <w:sz w:val="28"/>
    </w:rPr>
  </w:style>
  <w:style w:type="paragraph" w:styleId="1">
    <w:name w:val="heading 1"/>
    <w:basedOn w:val="a"/>
    <w:next w:val="a"/>
    <w:qFormat/>
    <w:rsid w:val="000E58F7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E58F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E58F7"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rsid w:val="000E58F7"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E58F7"/>
    <w:pPr>
      <w:spacing w:line="360" w:lineRule="auto"/>
      <w:ind w:firstLine="142"/>
    </w:pPr>
  </w:style>
  <w:style w:type="paragraph" w:styleId="a5">
    <w:name w:val="Block Text"/>
    <w:basedOn w:val="a"/>
    <w:rsid w:val="000E58F7"/>
    <w:pPr>
      <w:spacing w:line="360" w:lineRule="auto"/>
      <w:ind w:left="284" w:right="-285"/>
    </w:pPr>
  </w:style>
  <w:style w:type="paragraph" w:styleId="20">
    <w:name w:val="Body Text Indent 2"/>
    <w:basedOn w:val="a"/>
    <w:rsid w:val="000E58F7"/>
    <w:pPr>
      <w:spacing w:line="360" w:lineRule="auto"/>
      <w:ind w:left="284"/>
    </w:pPr>
  </w:style>
  <w:style w:type="paragraph" w:styleId="30">
    <w:name w:val="Body Text Indent 3"/>
    <w:basedOn w:val="a"/>
    <w:rsid w:val="000E58F7"/>
    <w:pPr>
      <w:spacing w:line="360" w:lineRule="auto"/>
      <w:ind w:left="1440" w:firstLine="720"/>
    </w:pPr>
  </w:style>
  <w:style w:type="paragraph" w:styleId="a6">
    <w:name w:val="Body Text"/>
    <w:basedOn w:val="a"/>
    <w:rsid w:val="000E58F7"/>
    <w:pPr>
      <w:tabs>
        <w:tab w:val="center" w:pos="2284"/>
      </w:tabs>
      <w:jc w:val="center"/>
    </w:pPr>
    <w:rPr>
      <w:b/>
      <w:bCs/>
    </w:rPr>
  </w:style>
  <w:style w:type="paragraph" w:styleId="21">
    <w:name w:val="Body Text 2"/>
    <w:basedOn w:val="a"/>
    <w:rsid w:val="000E58F7"/>
    <w:pPr>
      <w:jc w:val="center"/>
    </w:pPr>
  </w:style>
  <w:style w:type="table" w:styleId="a7">
    <w:name w:val="Table Grid"/>
    <w:basedOn w:val="a1"/>
    <w:rsid w:val="00F51F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тиль таблицы1"/>
    <w:basedOn w:val="a7"/>
    <w:rsid w:val="00B262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631BA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7932BA"/>
    <w:rPr>
      <w:sz w:val="28"/>
    </w:rPr>
  </w:style>
  <w:style w:type="paragraph" w:styleId="a9">
    <w:name w:val="Normal (Web)"/>
    <w:basedOn w:val="a"/>
    <w:uiPriority w:val="99"/>
    <w:unhideWhenUsed/>
    <w:rsid w:val="000F1AD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27FC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a">
    <w:name w:val="List Paragraph"/>
    <w:basedOn w:val="a"/>
    <w:uiPriority w:val="34"/>
    <w:qFormat/>
    <w:rsid w:val="00730ED3"/>
    <w:pPr>
      <w:ind w:left="720"/>
      <w:contextualSpacing/>
    </w:pPr>
  </w:style>
  <w:style w:type="paragraph" w:customStyle="1" w:styleId="headertext">
    <w:name w:val="headertext"/>
    <w:basedOn w:val="a"/>
    <w:rsid w:val="0074641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54874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c">
    <w:name w:val="header"/>
    <w:basedOn w:val="a"/>
    <w:link w:val="ad"/>
    <w:unhideWhenUsed/>
    <w:rsid w:val="009B6A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B6A13"/>
    <w:rPr>
      <w:sz w:val="28"/>
    </w:rPr>
  </w:style>
  <w:style w:type="paragraph" w:styleId="ae">
    <w:name w:val="footer"/>
    <w:basedOn w:val="a"/>
    <w:link w:val="af"/>
    <w:unhideWhenUsed/>
    <w:rsid w:val="009B6A1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B6A13"/>
    <w:rPr>
      <w:sz w:val="28"/>
    </w:rPr>
  </w:style>
  <w:style w:type="paragraph" w:styleId="af0">
    <w:name w:val="No Spacing"/>
    <w:aliases w:val="Мой,основа,No Spacing,Без интервала2,Сводки"/>
    <w:link w:val="af1"/>
    <w:uiPriority w:val="1"/>
    <w:qFormat/>
    <w:rsid w:val="003C7689"/>
    <w:rPr>
      <w:rFonts w:ascii="Calibri" w:hAnsi="Calibri"/>
      <w:sz w:val="22"/>
      <w:szCs w:val="22"/>
    </w:rPr>
  </w:style>
  <w:style w:type="character" w:customStyle="1" w:styleId="af1">
    <w:name w:val="Без интервала Знак"/>
    <w:aliases w:val="Мой Знак,основа Знак,No Spacing Знак,Без интервала2 Знак,Сводки Знак"/>
    <w:link w:val="af0"/>
    <w:uiPriority w:val="1"/>
    <w:rsid w:val="003C76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1;&#1083;&#1072;&#1085;&#1082;%20&#1087;&#1080;&#1089;&#1077;&#1084;%20&#1091;&#1087;&#1088;&#1072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41688-B82F-4958-B3B6-4D67CF55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писем управления</Template>
  <TotalTime>1094</TotalTime>
  <Pages>10</Pages>
  <Words>3199</Words>
  <Characters>21799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24949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Борисовна</dc:creator>
  <cp:keywords/>
  <dc:description/>
  <cp:lastModifiedBy>Gudechek</cp:lastModifiedBy>
  <cp:revision>90</cp:revision>
  <cp:lastPrinted>2026-02-09T11:44:00Z</cp:lastPrinted>
  <dcterms:created xsi:type="dcterms:W3CDTF">2026-01-25T13:45:00Z</dcterms:created>
  <dcterms:modified xsi:type="dcterms:W3CDTF">2026-03-18T07:03:00Z</dcterms:modified>
</cp:coreProperties>
</file>